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842"/>
        <w:gridCol w:w="6518"/>
      </w:tblGrid>
      <w:tr w:rsidR="009B3389" w:rsidRPr="007E222D" w14:paraId="1C0D3143" w14:textId="77777777">
        <w:trPr>
          <w:trHeight w:val="63"/>
        </w:trPr>
        <w:tc>
          <w:tcPr>
            <w:tcW w:w="2870" w:type="dxa"/>
            <w:tcBorders>
              <w:right w:val="thinThickThinMediumGap" w:sz="24" w:space="0" w:color="auto"/>
            </w:tcBorders>
          </w:tcPr>
          <w:p w14:paraId="254C42CF" w14:textId="77777777" w:rsidR="00C5117D" w:rsidRPr="007E222D" w:rsidRDefault="00C5117D" w:rsidP="00C5117D">
            <w:pPr>
              <w:pStyle w:val="DACUMPanel"/>
              <w:spacing w:before="0" w:after="0"/>
              <w:ind w:left="54"/>
              <w:rPr>
                <w:rFonts w:ascii="Arial" w:hAnsi="Arial" w:cs="Arial"/>
              </w:rPr>
            </w:pPr>
            <w:r w:rsidRPr="007E222D">
              <w:rPr>
                <w:rFonts w:ascii="Arial" w:hAnsi="Arial" w:cs="Arial"/>
              </w:rPr>
              <w:t>DACUM Panel</w:t>
            </w:r>
          </w:p>
          <w:p w14:paraId="30FB6A7F" w14:textId="77777777" w:rsidR="009B3389" w:rsidRPr="007E222D" w:rsidRDefault="009B3389">
            <w:pPr>
              <w:rPr>
                <w:rFonts w:ascii="Arial" w:hAnsi="Arial" w:cs="Arial"/>
                <w:sz w:val="20"/>
                <w:szCs w:val="22"/>
              </w:rPr>
            </w:pPr>
          </w:p>
          <w:p w14:paraId="1289D9CB" w14:textId="4D750E72" w:rsidR="004E6207" w:rsidRPr="007E222D" w:rsidRDefault="004E6207">
            <w:pPr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7E222D">
              <w:rPr>
                <w:rFonts w:ascii="Arial" w:hAnsi="Arial" w:cs="Arial"/>
                <w:b/>
                <w:bCs/>
                <w:sz w:val="20"/>
                <w:szCs w:val="16"/>
              </w:rPr>
              <w:t>Prof. Dr. Noor Khan</w:t>
            </w:r>
          </w:p>
          <w:p w14:paraId="19FCF001" w14:textId="4A452FF5" w:rsidR="004E6207" w:rsidRPr="007E222D" w:rsidRDefault="004E6207">
            <w:pPr>
              <w:rPr>
                <w:rFonts w:ascii="Arial" w:hAnsi="Arial" w:cs="Arial"/>
                <w:sz w:val="20"/>
                <w:szCs w:val="18"/>
              </w:rPr>
            </w:pPr>
            <w:r w:rsidRPr="007E222D">
              <w:rPr>
                <w:rFonts w:ascii="Arial" w:hAnsi="Arial" w:cs="Arial"/>
                <w:sz w:val="20"/>
                <w:szCs w:val="18"/>
              </w:rPr>
              <w:t xml:space="preserve">Professor </w:t>
            </w:r>
          </w:p>
          <w:p w14:paraId="1250A624" w14:textId="77777777" w:rsidR="004E6207" w:rsidRPr="007E222D" w:rsidRDefault="004E6207" w:rsidP="004E6207">
            <w:pPr>
              <w:ind w:left="1"/>
              <w:rPr>
                <w:rFonts w:ascii="Arial" w:hAnsi="Arial" w:cs="Arial"/>
                <w:sz w:val="20"/>
                <w:szCs w:val="16"/>
              </w:rPr>
            </w:pPr>
            <w:r w:rsidRPr="007E222D">
              <w:rPr>
                <w:rFonts w:ascii="Arial" w:hAnsi="Arial" w:cs="Arial"/>
                <w:sz w:val="20"/>
                <w:szCs w:val="16"/>
              </w:rPr>
              <w:t xml:space="preserve">Institute of Zoology, </w:t>
            </w:r>
          </w:p>
          <w:p w14:paraId="3B02770A" w14:textId="77777777" w:rsidR="004E6207" w:rsidRPr="007E222D" w:rsidRDefault="004E6207" w:rsidP="004E6207">
            <w:pPr>
              <w:ind w:left="1"/>
              <w:rPr>
                <w:rFonts w:ascii="Arial" w:hAnsi="Arial" w:cs="Arial"/>
                <w:sz w:val="20"/>
                <w:szCs w:val="16"/>
              </w:rPr>
            </w:pPr>
            <w:r w:rsidRPr="007E222D">
              <w:rPr>
                <w:rFonts w:ascii="Arial" w:hAnsi="Arial" w:cs="Arial"/>
                <w:sz w:val="20"/>
                <w:szCs w:val="16"/>
              </w:rPr>
              <w:t>University of the Punjab,</w:t>
            </w:r>
          </w:p>
          <w:p w14:paraId="0EF2C3DD" w14:textId="689D8ACE" w:rsidR="004E6207" w:rsidRPr="007E222D" w:rsidRDefault="004E6207" w:rsidP="004E6207">
            <w:pPr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7E222D">
              <w:rPr>
                <w:rFonts w:ascii="Arial" w:hAnsi="Arial" w:cs="Arial"/>
                <w:sz w:val="20"/>
                <w:szCs w:val="16"/>
              </w:rPr>
              <w:t>Lahore</w:t>
            </w:r>
          </w:p>
          <w:p w14:paraId="148F5E72" w14:textId="77777777" w:rsidR="004E6207" w:rsidRPr="007E222D" w:rsidRDefault="004E6207">
            <w:pPr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  <w:p w14:paraId="38316793" w14:textId="0B92A9F9" w:rsidR="009B3389" w:rsidRPr="007E222D" w:rsidRDefault="00860777">
            <w:pPr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E222D">
              <w:rPr>
                <w:rFonts w:ascii="Arial" w:hAnsi="Arial" w:cs="Arial"/>
                <w:b/>
                <w:bCs/>
                <w:sz w:val="20"/>
                <w:szCs w:val="22"/>
              </w:rPr>
              <w:t>Dr. Saima Siddique</w:t>
            </w:r>
          </w:p>
          <w:p w14:paraId="5A5F3949" w14:textId="77777777" w:rsidR="00860777" w:rsidRPr="007E222D" w:rsidRDefault="00860777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 xml:space="preserve">Assistant Professor </w:t>
            </w:r>
            <w:r w:rsidR="00014B89" w:rsidRPr="007E222D">
              <w:rPr>
                <w:rFonts w:ascii="Arial" w:hAnsi="Arial" w:cs="Arial"/>
                <w:sz w:val="20"/>
                <w:szCs w:val="22"/>
              </w:rPr>
              <w:tab/>
            </w:r>
          </w:p>
          <w:p w14:paraId="429C8937" w14:textId="17280100" w:rsidR="009B3389" w:rsidRPr="007E222D" w:rsidRDefault="00860777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 xml:space="preserve">Lasbela University of </w:t>
            </w:r>
            <w:r w:rsidR="008F3639" w:rsidRPr="007E222D">
              <w:rPr>
                <w:rFonts w:ascii="Arial" w:hAnsi="Arial" w:cs="Arial"/>
                <w:sz w:val="20"/>
                <w:szCs w:val="22"/>
              </w:rPr>
              <w:t>Agriculture, Water</w:t>
            </w:r>
            <w:r w:rsidRPr="007E222D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A519E" w:rsidRPr="007E222D">
              <w:rPr>
                <w:rFonts w:ascii="Arial" w:hAnsi="Arial" w:cs="Arial"/>
                <w:sz w:val="20"/>
                <w:szCs w:val="22"/>
              </w:rPr>
              <w:t>and</w:t>
            </w:r>
            <w:r w:rsidRPr="007E222D">
              <w:rPr>
                <w:rFonts w:ascii="Arial" w:hAnsi="Arial" w:cs="Arial"/>
                <w:sz w:val="20"/>
                <w:szCs w:val="22"/>
              </w:rPr>
              <w:t xml:space="preserve"> Marine Sciences, Lasbela Balochistan</w:t>
            </w:r>
          </w:p>
          <w:p w14:paraId="0A48E584" w14:textId="77777777" w:rsidR="009B3389" w:rsidRPr="007E222D" w:rsidRDefault="009B3389">
            <w:pPr>
              <w:rPr>
                <w:rFonts w:ascii="Arial" w:hAnsi="Arial" w:cs="Arial"/>
                <w:sz w:val="20"/>
                <w:szCs w:val="22"/>
              </w:rPr>
            </w:pPr>
          </w:p>
          <w:p w14:paraId="2999A6F6" w14:textId="77777777" w:rsidR="009B3389" w:rsidRPr="007E222D" w:rsidRDefault="00860777">
            <w:pPr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E222D">
              <w:rPr>
                <w:rFonts w:ascii="Arial" w:hAnsi="Arial" w:cs="Arial"/>
                <w:b/>
                <w:bCs/>
                <w:sz w:val="20"/>
                <w:szCs w:val="22"/>
              </w:rPr>
              <w:t>Muhammad Imran</w:t>
            </w:r>
          </w:p>
          <w:p w14:paraId="06A6F314" w14:textId="77777777" w:rsidR="00860777" w:rsidRPr="007E222D" w:rsidRDefault="00860777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 xml:space="preserve">Deputy Director </w:t>
            </w:r>
          </w:p>
          <w:p w14:paraId="4DC7F339" w14:textId="77777777" w:rsidR="009B3389" w:rsidRPr="007E222D" w:rsidRDefault="00860777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Department of Fish</w:t>
            </w:r>
            <w:r w:rsidR="00F77E6E" w:rsidRPr="007E222D">
              <w:rPr>
                <w:rFonts w:ascii="Arial" w:hAnsi="Arial" w:cs="Arial"/>
                <w:sz w:val="20"/>
                <w:szCs w:val="22"/>
              </w:rPr>
              <w:t>eries,</w:t>
            </w:r>
          </w:p>
          <w:p w14:paraId="0ACAAAF3" w14:textId="77777777" w:rsidR="00F77E6E" w:rsidRPr="007E222D" w:rsidRDefault="00F77E6E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Punjab</w:t>
            </w:r>
          </w:p>
          <w:p w14:paraId="1C0CEC91" w14:textId="77777777" w:rsidR="009B3389" w:rsidRPr="007E222D" w:rsidRDefault="009B3389">
            <w:pPr>
              <w:rPr>
                <w:rFonts w:ascii="Arial" w:hAnsi="Arial" w:cs="Arial"/>
                <w:sz w:val="20"/>
                <w:szCs w:val="22"/>
              </w:rPr>
            </w:pPr>
          </w:p>
          <w:p w14:paraId="36DC4AAC" w14:textId="77777777" w:rsidR="009B3389" w:rsidRPr="007E222D" w:rsidRDefault="00014B89" w:rsidP="000256D9">
            <w:pPr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E222D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Dr. </w:t>
            </w:r>
            <w:r w:rsidR="00F77E6E" w:rsidRPr="007E222D">
              <w:rPr>
                <w:rFonts w:ascii="Arial" w:hAnsi="Arial" w:cs="Arial"/>
                <w:b/>
                <w:bCs/>
                <w:sz w:val="20"/>
                <w:szCs w:val="22"/>
              </w:rPr>
              <w:t>Ayesha Khizar</w:t>
            </w:r>
          </w:p>
          <w:p w14:paraId="3C2973B7" w14:textId="77777777" w:rsidR="00F77E6E" w:rsidRPr="007E222D" w:rsidRDefault="00F77E6E" w:rsidP="000256D9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 xml:space="preserve">Research Associate </w:t>
            </w:r>
          </w:p>
          <w:p w14:paraId="1D48F50C" w14:textId="77777777" w:rsidR="00C14F70" w:rsidRPr="007E222D" w:rsidRDefault="00C14F70" w:rsidP="005043C9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Institute of Zoology,</w:t>
            </w:r>
          </w:p>
          <w:p w14:paraId="12ED7E5E" w14:textId="77777777" w:rsidR="009B3389" w:rsidRPr="007E222D" w:rsidRDefault="00F77E6E" w:rsidP="005043C9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University of the Punjab</w:t>
            </w:r>
            <w:r w:rsidR="005043C9" w:rsidRPr="007E222D">
              <w:rPr>
                <w:rFonts w:ascii="Arial" w:hAnsi="Arial" w:cs="Arial"/>
                <w:sz w:val="20"/>
                <w:szCs w:val="22"/>
              </w:rPr>
              <w:t>, Lahore</w:t>
            </w:r>
          </w:p>
          <w:p w14:paraId="21030C82" w14:textId="77777777" w:rsidR="009B3389" w:rsidRPr="007E222D" w:rsidRDefault="009B3389">
            <w:pPr>
              <w:rPr>
                <w:rFonts w:ascii="Arial" w:hAnsi="Arial" w:cs="Arial"/>
                <w:sz w:val="20"/>
                <w:szCs w:val="22"/>
              </w:rPr>
            </w:pPr>
          </w:p>
          <w:p w14:paraId="0D039918" w14:textId="77777777" w:rsidR="009B3389" w:rsidRPr="007E222D" w:rsidRDefault="00F77E6E">
            <w:pPr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E222D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Ayesha Tanveer </w:t>
            </w:r>
          </w:p>
          <w:p w14:paraId="5E14D43B" w14:textId="77777777" w:rsidR="00F77E6E" w:rsidRPr="007E222D" w:rsidRDefault="00F77E6E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PhD Scholar</w:t>
            </w:r>
          </w:p>
          <w:p w14:paraId="601EC335" w14:textId="77777777" w:rsidR="00F77E6E" w:rsidRPr="007E222D" w:rsidRDefault="00F77E6E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Institute of Zoology</w:t>
            </w:r>
          </w:p>
          <w:p w14:paraId="1733B80D" w14:textId="77777777" w:rsidR="00F77E6E" w:rsidRPr="007E222D" w:rsidRDefault="00F77E6E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University of Punjab,</w:t>
            </w:r>
          </w:p>
          <w:p w14:paraId="36287E80" w14:textId="77777777" w:rsidR="00F77E6E" w:rsidRPr="007E222D" w:rsidRDefault="00F77E6E">
            <w:pPr>
              <w:rPr>
                <w:rFonts w:ascii="Arial" w:hAnsi="Arial" w:cs="Arial"/>
                <w:sz w:val="20"/>
                <w:szCs w:val="22"/>
              </w:rPr>
            </w:pPr>
            <w:r w:rsidRPr="007E222D">
              <w:rPr>
                <w:rFonts w:ascii="Arial" w:hAnsi="Arial" w:cs="Arial"/>
                <w:sz w:val="20"/>
                <w:szCs w:val="22"/>
              </w:rPr>
              <w:t>Lahore</w:t>
            </w:r>
          </w:p>
          <w:p w14:paraId="4A89BBAE" w14:textId="77777777" w:rsidR="009B3389" w:rsidRPr="007E222D" w:rsidRDefault="009B3389">
            <w:pPr>
              <w:rPr>
                <w:rFonts w:ascii="Arial" w:hAnsi="Arial" w:cs="Arial"/>
                <w:sz w:val="20"/>
                <w:szCs w:val="22"/>
              </w:rPr>
            </w:pPr>
          </w:p>
          <w:p w14:paraId="20F1F17B" w14:textId="77777777" w:rsidR="009B3389" w:rsidRPr="007E222D" w:rsidRDefault="00014B89">
            <w:pPr>
              <w:pStyle w:val="DACUMFacilitator"/>
              <w:spacing w:after="0"/>
              <w:rPr>
                <w:rFonts w:ascii="Arial" w:hAnsi="Arial" w:cs="Arial"/>
                <w:sz w:val="20"/>
              </w:rPr>
            </w:pPr>
            <w:r w:rsidRPr="007E222D">
              <w:rPr>
                <w:rFonts w:ascii="Arial" w:hAnsi="Arial" w:cs="Arial"/>
                <w:sz w:val="20"/>
              </w:rPr>
              <w:t>DACUM Facilitator</w:t>
            </w:r>
          </w:p>
          <w:p w14:paraId="7CC9CB67" w14:textId="77777777" w:rsidR="00350A90" w:rsidRPr="007E222D" w:rsidRDefault="00BD4F37" w:rsidP="00350A90">
            <w:pPr>
              <w:pStyle w:val="Nameoffacilitator"/>
              <w:rPr>
                <w:rFonts w:ascii="Arial" w:hAnsi="Arial" w:cs="Arial"/>
                <w:bCs w:val="0"/>
                <w:sz w:val="20"/>
              </w:rPr>
            </w:pPr>
            <w:r w:rsidRPr="007E222D">
              <w:rPr>
                <w:rFonts w:ascii="Arial" w:hAnsi="Arial" w:cs="Arial"/>
                <w:bCs w:val="0"/>
                <w:sz w:val="20"/>
              </w:rPr>
              <w:t xml:space="preserve">Saima Asghar </w:t>
            </w:r>
          </w:p>
          <w:p w14:paraId="648D38CF" w14:textId="77777777" w:rsidR="00BD4F37" w:rsidRPr="007E222D" w:rsidRDefault="00BD4F37" w:rsidP="00350A90">
            <w:pPr>
              <w:pStyle w:val="Nameoffacilitator"/>
              <w:rPr>
                <w:rFonts w:ascii="Arial" w:hAnsi="Arial" w:cs="Arial"/>
                <w:bCs w:val="0"/>
                <w:sz w:val="20"/>
              </w:rPr>
            </w:pPr>
            <w:r w:rsidRPr="007E222D">
              <w:rPr>
                <w:rFonts w:ascii="Arial" w:hAnsi="Arial" w:cs="Arial"/>
                <w:bCs w:val="0"/>
                <w:sz w:val="20"/>
              </w:rPr>
              <w:t>Lahore</w:t>
            </w:r>
          </w:p>
          <w:p w14:paraId="18C949EC" w14:textId="77777777" w:rsidR="003B5C8F" w:rsidRPr="007E222D" w:rsidRDefault="003B5C8F" w:rsidP="00350A90">
            <w:pPr>
              <w:pStyle w:val="Nameoffacilitator"/>
              <w:rPr>
                <w:rFonts w:ascii="Arial" w:hAnsi="Arial" w:cs="Arial"/>
                <w:bCs w:val="0"/>
                <w:sz w:val="18"/>
              </w:rPr>
            </w:pPr>
            <w:r w:rsidRPr="007E222D">
              <w:rPr>
                <w:rFonts w:ascii="Arial" w:hAnsi="Arial" w:cs="Arial"/>
                <w:bCs w:val="0"/>
                <w:sz w:val="18"/>
              </w:rPr>
              <w:t xml:space="preserve"> </w:t>
            </w:r>
          </w:p>
          <w:p w14:paraId="7D25ABB6" w14:textId="77777777" w:rsidR="00DB40E3" w:rsidRPr="007E222D" w:rsidRDefault="00434055" w:rsidP="00DB40E3">
            <w:pPr>
              <w:pStyle w:val="DACUMFacilitator"/>
              <w:spacing w:after="0"/>
              <w:rPr>
                <w:rFonts w:ascii="Arial" w:hAnsi="Arial" w:cs="Arial"/>
                <w:sz w:val="20"/>
              </w:rPr>
            </w:pPr>
            <w:r w:rsidRPr="007E222D">
              <w:rPr>
                <w:rFonts w:ascii="Arial" w:hAnsi="Arial" w:cs="Arial"/>
                <w:sz w:val="20"/>
              </w:rPr>
              <w:t xml:space="preserve">CO </w:t>
            </w:r>
            <w:r w:rsidR="00DB40E3" w:rsidRPr="007E222D">
              <w:rPr>
                <w:rFonts w:ascii="Arial" w:hAnsi="Arial" w:cs="Arial"/>
                <w:sz w:val="20"/>
              </w:rPr>
              <w:t xml:space="preserve">DACUM </w:t>
            </w:r>
          </w:p>
          <w:p w14:paraId="2939622D" w14:textId="77777777" w:rsidR="00434055" w:rsidRPr="007E222D" w:rsidRDefault="00434055" w:rsidP="00DB40E3">
            <w:pPr>
              <w:pStyle w:val="Nameoffacilitator"/>
              <w:rPr>
                <w:rFonts w:ascii="Arial" w:hAnsi="Arial" w:cs="Arial"/>
                <w:bCs w:val="0"/>
                <w:sz w:val="20"/>
              </w:rPr>
            </w:pPr>
            <w:r w:rsidRPr="007E222D">
              <w:rPr>
                <w:rFonts w:ascii="Arial" w:hAnsi="Arial" w:cs="Arial"/>
                <w:bCs w:val="0"/>
                <w:sz w:val="20"/>
              </w:rPr>
              <w:t>Warda Afzal</w:t>
            </w:r>
          </w:p>
          <w:p w14:paraId="197811F8" w14:textId="77777777" w:rsidR="00EE5379" w:rsidRPr="007E222D" w:rsidRDefault="00EE5379" w:rsidP="00DB40E3">
            <w:pPr>
              <w:pStyle w:val="Nameoffacilitator"/>
              <w:rPr>
                <w:rFonts w:ascii="Arial" w:hAnsi="Arial" w:cs="Arial"/>
                <w:bCs w:val="0"/>
                <w:sz w:val="20"/>
              </w:rPr>
            </w:pPr>
            <w:r w:rsidRPr="007E222D">
              <w:rPr>
                <w:rFonts w:ascii="Arial" w:hAnsi="Arial" w:cs="Arial"/>
                <w:bCs w:val="0"/>
                <w:sz w:val="20"/>
              </w:rPr>
              <w:t xml:space="preserve">p-TEVTA </w:t>
            </w:r>
          </w:p>
          <w:p w14:paraId="2E5624B9" w14:textId="77777777" w:rsidR="00DB40E3" w:rsidRPr="007E222D" w:rsidRDefault="00DB40E3" w:rsidP="00DB40E3">
            <w:pPr>
              <w:pStyle w:val="Nameoffacilitator"/>
              <w:rPr>
                <w:rFonts w:ascii="Arial" w:hAnsi="Arial" w:cs="Arial"/>
                <w:bCs w:val="0"/>
                <w:sz w:val="20"/>
              </w:rPr>
            </w:pPr>
            <w:r w:rsidRPr="007E222D">
              <w:rPr>
                <w:rFonts w:ascii="Arial" w:hAnsi="Arial" w:cs="Arial"/>
                <w:bCs w:val="0"/>
                <w:sz w:val="20"/>
              </w:rPr>
              <w:t>Lahore</w:t>
            </w:r>
          </w:p>
          <w:p w14:paraId="1734650E" w14:textId="62E68CD7" w:rsidR="00FE616F" w:rsidRPr="007E222D" w:rsidRDefault="00FE616F" w:rsidP="00DB40E3">
            <w:pPr>
              <w:pStyle w:val="Nameoffacilitator"/>
              <w:rPr>
                <w:rFonts w:ascii="Arial" w:hAnsi="Arial" w:cs="Arial"/>
                <w:bCs w:val="0"/>
                <w:sz w:val="18"/>
              </w:rPr>
            </w:pPr>
            <w:r w:rsidRPr="007E222D">
              <w:rPr>
                <w:rFonts w:ascii="Arial" w:hAnsi="Arial" w:cs="Arial"/>
                <w:bCs w:val="0"/>
                <w:sz w:val="18"/>
              </w:rPr>
              <w:t xml:space="preserve">  </w:t>
            </w:r>
          </w:p>
          <w:p w14:paraId="48FC03B9" w14:textId="07279B5D" w:rsidR="00FE616F" w:rsidRPr="007E222D" w:rsidRDefault="00FE616F" w:rsidP="00DB40E3">
            <w:pPr>
              <w:pStyle w:val="Nameoffacilitator"/>
              <w:rPr>
                <w:rFonts w:ascii="Arial" w:hAnsi="Arial" w:cs="Arial"/>
                <w:b/>
                <w:sz w:val="18"/>
              </w:rPr>
            </w:pPr>
            <w:r w:rsidRPr="007E222D">
              <w:rPr>
                <w:rFonts w:ascii="Arial" w:hAnsi="Arial" w:cs="Arial"/>
                <w:b/>
              </w:rPr>
              <w:t>Coordinator</w:t>
            </w:r>
          </w:p>
          <w:p w14:paraId="369C58F4" w14:textId="70CC4EA8" w:rsidR="00FE616F" w:rsidRPr="007E222D" w:rsidRDefault="00FE616F" w:rsidP="00FE616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E222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Hamza</w:t>
            </w:r>
          </w:p>
          <w:p w14:paraId="270D5FA2" w14:textId="786AB850" w:rsidR="00FE616F" w:rsidRPr="007E222D" w:rsidRDefault="00FE616F" w:rsidP="00FE616F">
            <w:pPr>
              <w:pStyle w:val="Nameoffacilitator"/>
              <w:rPr>
                <w:rFonts w:ascii="Arial" w:hAnsi="Arial" w:cs="Arial"/>
                <w:bCs w:val="0"/>
                <w:sz w:val="18"/>
              </w:rPr>
            </w:pPr>
            <w:r w:rsidRPr="007E222D">
              <w:rPr>
                <w:rFonts w:ascii="Arial" w:hAnsi="Arial" w:cs="Arial"/>
                <w:bCs w:val="0"/>
                <w:sz w:val="20"/>
              </w:rPr>
              <w:t>NAVTTC Islamabad</w:t>
            </w:r>
          </w:p>
          <w:p w14:paraId="39CB8794" w14:textId="77777777" w:rsidR="003B5C8F" w:rsidRPr="007E222D" w:rsidRDefault="003B5C8F" w:rsidP="00350A90">
            <w:pPr>
              <w:pStyle w:val="Nameoffacilitator"/>
              <w:rPr>
                <w:rFonts w:ascii="Arial" w:hAnsi="Arial" w:cs="Arial"/>
                <w:b/>
                <w:bCs w:val="0"/>
                <w:sz w:val="18"/>
                <w:highlight w:val="yellow"/>
              </w:rPr>
            </w:pPr>
          </w:p>
          <w:p w14:paraId="501CFF59" w14:textId="77777777" w:rsidR="009B3389" w:rsidRPr="007E222D" w:rsidRDefault="009B3389">
            <w:pPr>
              <w:pStyle w:val="Nameoffacilitator"/>
              <w:rPr>
                <w:rFonts w:ascii="Arial" w:hAnsi="Arial" w:cs="Arial"/>
                <w:b/>
                <w:bCs w:val="0"/>
              </w:rPr>
            </w:pPr>
          </w:p>
        </w:tc>
        <w:tc>
          <w:tcPr>
            <w:tcW w:w="6573" w:type="dxa"/>
            <w:tcBorders>
              <w:left w:val="thinThickThinMediumGap" w:sz="24" w:space="0" w:color="auto"/>
            </w:tcBorders>
          </w:tcPr>
          <w:p w14:paraId="675949AC" w14:textId="1ADB012A" w:rsidR="009B3389" w:rsidRPr="007E222D" w:rsidRDefault="00FE616F">
            <w:pPr>
              <w:pStyle w:val="DACUMTitle"/>
              <w:spacing w:before="0"/>
              <w:rPr>
                <w:rFonts w:ascii="Arial" w:hAnsi="Arial" w:cs="Arial"/>
              </w:rPr>
            </w:pPr>
            <w:r w:rsidRPr="007E222D">
              <w:rPr>
                <w:rFonts w:ascii="Arial" w:hAnsi="Arial" w:cs="Arial"/>
              </w:rPr>
              <w:t>Occupational Profile</w:t>
            </w:r>
          </w:p>
          <w:p w14:paraId="490F1A7A" w14:textId="2D4D4CD6" w:rsidR="00FE616F" w:rsidRPr="007E222D" w:rsidRDefault="00C5117D">
            <w:pPr>
              <w:pStyle w:val="DACUMTitle"/>
              <w:spacing w:before="0"/>
              <w:rPr>
                <w:rFonts w:ascii="Arial" w:hAnsi="Arial" w:cs="Arial"/>
              </w:rPr>
            </w:pPr>
            <w:r w:rsidRPr="007E222D">
              <w:rPr>
                <w:rFonts w:ascii="Arial" w:hAnsi="Arial" w:cs="Arial"/>
              </w:rPr>
              <w:t>F</w:t>
            </w:r>
            <w:r w:rsidR="00FE616F" w:rsidRPr="007E222D">
              <w:rPr>
                <w:rFonts w:ascii="Arial" w:hAnsi="Arial" w:cs="Arial"/>
              </w:rPr>
              <w:t>or</w:t>
            </w:r>
          </w:p>
          <w:p w14:paraId="7135D36E" w14:textId="520B1AE8" w:rsidR="00FE616F" w:rsidRPr="007E222D" w:rsidRDefault="00014B89" w:rsidP="00350A90">
            <w:pPr>
              <w:pStyle w:val="DACUMTitle"/>
              <w:spacing w:before="0"/>
              <w:rPr>
                <w:rFonts w:ascii="Arial" w:hAnsi="Arial" w:cs="Arial"/>
                <w:sz w:val="36"/>
                <w:szCs w:val="36"/>
              </w:rPr>
            </w:pPr>
            <w:r w:rsidRPr="007E222D">
              <w:rPr>
                <w:rFonts w:ascii="Arial" w:hAnsi="Arial" w:cs="Arial"/>
                <w:sz w:val="36"/>
                <w:szCs w:val="36"/>
              </w:rPr>
              <w:t>“</w:t>
            </w:r>
            <w:r w:rsidR="00B837C9" w:rsidRPr="007E222D">
              <w:rPr>
                <w:rFonts w:ascii="Arial" w:hAnsi="Arial" w:cs="Arial"/>
                <w:sz w:val="36"/>
                <w:szCs w:val="36"/>
              </w:rPr>
              <w:t>Aquaculture</w:t>
            </w:r>
            <w:r w:rsidRPr="007E222D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C12240" w:rsidRPr="007E222D">
              <w:rPr>
                <w:rFonts w:ascii="Arial" w:hAnsi="Arial" w:cs="Arial"/>
                <w:sz w:val="36"/>
                <w:szCs w:val="36"/>
              </w:rPr>
              <w:t>Technicia</w:t>
            </w:r>
            <w:r w:rsidR="00050AB3" w:rsidRPr="007E222D">
              <w:rPr>
                <w:rFonts w:ascii="Arial" w:hAnsi="Arial" w:cs="Arial"/>
                <w:sz w:val="36"/>
                <w:szCs w:val="36"/>
              </w:rPr>
              <w:t>n</w:t>
            </w:r>
          </w:p>
          <w:p w14:paraId="676C2C84" w14:textId="021B8347" w:rsidR="009B3389" w:rsidRDefault="00FE616F" w:rsidP="00350A90">
            <w:pPr>
              <w:pStyle w:val="DACUMTitle"/>
              <w:spacing w:before="0"/>
              <w:rPr>
                <w:rFonts w:ascii="Arial" w:hAnsi="Arial" w:cs="Arial"/>
                <w:sz w:val="36"/>
                <w:szCs w:val="36"/>
              </w:rPr>
            </w:pPr>
            <w:r w:rsidRPr="007E222D">
              <w:rPr>
                <w:rFonts w:ascii="Arial" w:hAnsi="Arial" w:cs="Arial"/>
                <w:sz w:val="36"/>
                <w:szCs w:val="36"/>
              </w:rPr>
              <w:t>(Hatchery/Farm)</w:t>
            </w:r>
            <w:r w:rsidR="00014B89" w:rsidRPr="007E222D">
              <w:rPr>
                <w:rFonts w:ascii="Arial" w:hAnsi="Arial" w:cs="Arial"/>
                <w:sz w:val="36"/>
                <w:szCs w:val="36"/>
              </w:rPr>
              <w:t>”</w:t>
            </w:r>
          </w:p>
          <w:p w14:paraId="0F650AD1" w14:textId="582721FC" w:rsidR="0001602C" w:rsidRPr="007E222D" w:rsidRDefault="0001602C" w:rsidP="00350A90">
            <w:pPr>
              <w:pStyle w:val="DACUMTitle"/>
              <w:spacing w:before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Level-4</w:t>
            </w:r>
          </w:p>
          <w:p w14:paraId="3BF4A669" w14:textId="77777777" w:rsidR="009B3389" w:rsidRPr="007E222D" w:rsidRDefault="009B3389" w:rsidP="00611D38">
            <w:pPr>
              <w:pStyle w:val="DacumDate"/>
              <w:spacing w:before="0" w:after="0"/>
              <w:jc w:val="right"/>
              <w:rPr>
                <w:rFonts w:ascii="Arial" w:hAnsi="Arial" w:cs="Arial"/>
              </w:rPr>
            </w:pPr>
          </w:p>
          <w:p w14:paraId="33A0D78C" w14:textId="77777777" w:rsidR="009B3389" w:rsidRPr="007E222D" w:rsidRDefault="009B3389">
            <w:pPr>
              <w:pStyle w:val="DacumDate"/>
              <w:spacing w:before="0" w:after="0"/>
              <w:rPr>
                <w:rFonts w:ascii="Arial" w:hAnsi="Arial" w:cs="Arial"/>
              </w:rPr>
            </w:pPr>
          </w:p>
          <w:p w14:paraId="3C79E1B0" w14:textId="77777777" w:rsidR="009B3389" w:rsidRPr="007E222D" w:rsidRDefault="009B3389">
            <w:pPr>
              <w:pStyle w:val="DacumDate"/>
              <w:spacing w:before="0" w:after="0"/>
              <w:rPr>
                <w:rFonts w:ascii="Arial" w:hAnsi="Arial" w:cs="Arial"/>
              </w:rPr>
            </w:pPr>
          </w:p>
          <w:p w14:paraId="1FA68DDD" w14:textId="77777777" w:rsidR="009B3389" w:rsidRPr="007E222D" w:rsidRDefault="009B3389" w:rsidP="0001602C">
            <w:pPr>
              <w:pStyle w:val="DacumDate"/>
              <w:spacing w:before="0" w:after="0"/>
              <w:jc w:val="left"/>
              <w:rPr>
                <w:rFonts w:ascii="Arial" w:hAnsi="Arial" w:cs="Arial"/>
              </w:rPr>
            </w:pPr>
          </w:p>
          <w:p w14:paraId="539D2C2E" w14:textId="77777777" w:rsidR="009B3389" w:rsidRPr="007E222D" w:rsidRDefault="009B3389">
            <w:pPr>
              <w:pStyle w:val="DacumDate"/>
              <w:spacing w:before="0" w:after="0"/>
              <w:rPr>
                <w:rFonts w:ascii="Arial" w:hAnsi="Arial" w:cs="Arial"/>
              </w:rPr>
            </w:pPr>
          </w:p>
          <w:p w14:paraId="4FB4B2D5" w14:textId="66EAA20F" w:rsidR="009B3389" w:rsidRPr="007E222D" w:rsidRDefault="00C12240" w:rsidP="000256D9">
            <w:pPr>
              <w:pStyle w:val="DacumDate"/>
              <w:spacing w:before="0" w:after="0"/>
              <w:rPr>
                <w:rFonts w:ascii="Arial" w:hAnsi="Arial" w:cs="Arial"/>
              </w:rPr>
            </w:pPr>
            <w:r w:rsidRPr="007E222D">
              <w:rPr>
                <w:rFonts w:ascii="Arial" w:hAnsi="Arial" w:cs="Arial"/>
              </w:rPr>
              <w:t>22</w:t>
            </w:r>
            <w:r w:rsidR="002A3B09" w:rsidRPr="007E222D">
              <w:rPr>
                <w:rFonts w:ascii="Arial" w:hAnsi="Arial" w:cs="Arial"/>
                <w:vertAlign w:val="superscript"/>
              </w:rPr>
              <w:t>nd</w:t>
            </w:r>
            <w:r w:rsidR="002A3B09" w:rsidRPr="007E222D">
              <w:rPr>
                <w:rFonts w:ascii="Arial" w:hAnsi="Arial" w:cs="Arial"/>
              </w:rPr>
              <w:t xml:space="preserve"> </w:t>
            </w:r>
            <w:r w:rsidR="00C5117D" w:rsidRPr="007E222D">
              <w:rPr>
                <w:rFonts w:ascii="Arial" w:hAnsi="Arial" w:cs="Arial"/>
              </w:rPr>
              <w:t>-</w:t>
            </w:r>
            <w:r w:rsidRPr="007E222D">
              <w:rPr>
                <w:rFonts w:ascii="Arial" w:hAnsi="Arial" w:cs="Arial"/>
              </w:rPr>
              <w:t xml:space="preserve"> 26</w:t>
            </w:r>
            <w:r w:rsidR="002A3B09" w:rsidRPr="007E222D">
              <w:rPr>
                <w:rFonts w:ascii="Arial" w:hAnsi="Arial" w:cs="Arial"/>
                <w:vertAlign w:val="superscript"/>
              </w:rPr>
              <w:t xml:space="preserve">th </w:t>
            </w:r>
            <w:r w:rsidRPr="007E222D">
              <w:rPr>
                <w:rFonts w:ascii="Arial" w:hAnsi="Arial" w:cs="Arial"/>
              </w:rPr>
              <w:t>September</w:t>
            </w:r>
            <w:r w:rsidR="00014B89" w:rsidRPr="007E222D">
              <w:rPr>
                <w:rFonts w:ascii="Arial" w:hAnsi="Arial" w:cs="Arial"/>
              </w:rPr>
              <w:t>, 202</w:t>
            </w:r>
            <w:r w:rsidR="000256D9" w:rsidRPr="007E222D">
              <w:rPr>
                <w:rFonts w:ascii="Arial" w:hAnsi="Arial" w:cs="Arial"/>
              </w:rPr>
              <w:t>5</w:t>
            </w:r>
          </w:p>
          <w:p w14:paraId="623D7237" w14:textId="77777777" w:rsidR="009B3389" w:rsidRPr="007E222D" w:rsidRDefault="00014B89">
            <w:pPr>
              <w:pStyle w:val="DacumDate"/>
              <w:spacing w:before="0" w:after="0"/>
              <w:rPr>
                <w:rFonts w:ascii="Arial" w:hAnsi="Arial" w:cs="Arial"/>
              </w:rPr>
            </w:pPr>
            <w:r w:rsidRPr="007E222D">
              <w:rPr>
                <w:rFonts w:ascii="Arial" w:hAnsi="Arial" w:cs="Arial"/>
              </w:rPr>
              <w:t>Lahore</w:t>
            </w:r>
          </w:p>
          <w:p w14:paraId="6A5383D7" w14:textId="77777777" w:rsidR="009B3389" w:rsidRPr="007E222D" w:rsidRDefault="009B3389">
            <w:pPr>
              <w:pStyle w:val="DacumDate"/>
              <w:spacing w:before="0" w:after="0"/>
              <w:rPr>
                <w:rFonts w:ascii="Arial" w:hAnsi="Arial" w:cs="Arial"/>
              </w:rPr>
            </w:pPr>
          </w:p>
          <w:p w14:paraId="20F5C379" w14:textId="77777777" w:rsidR="009B3389" w:rsidRPr="007E222D" w:rsidRDefault="009B3389">
            <w:pPr>
              <w:pStyle w:val="DacumDate"/>
              <w:spacing w:before="0" w:after="0"/>
              <w:rPr>
                <w:rFonts w:ascii="Arial" w:hAnsi="Arial" w:cs="Arial"/>
              </w:rPr>
            </w:pPr>
          </w:p>
          <w:p w14:paraId="0F58AFCF" w14:textId="77777777" w:rsidR="009B3389" w:rsidRPr="007E222D" w:rsidRDefault="009B3389">
            <w:pPr>
              <w:pStyle w:val="DacumDate"/>
              <w:spacing w:before="0" w:after="0"/>
              <w:rPr>
                <w:rFonts w:ascii="Arial" w:hAnsi="Arial" w:cs="Arial"/>
              </w:rPr>
            </w:pPr>
          </w:p>
          <w:p w14:paraId="585D4A2D" w14:textId="77777777" w:rsidR="009B3389" w:rsidRPr="007E222D" w:rsidRDefault="009B3389">
            <w:pPr>
              <w:pStyle w:val="DacumDate"/>
              <w:spacing w:before="0"/>
              <w:rPr>
                <w:rFonts w:ascii="Arial" w:hAnsi="Arial" w:cs="Arial"/>
              </w:rPr>
            </w:pPr>
          </w:p>
          <w:p w14:paraId="0DF3801C" w14:textId="77777777" w:rsidR="009B3389" w:rsidRPr="007E222D" w:rsidRDefault="009B3389">
            <w:pPr>
              <w:pStyle w:val="DacumDate"/>
              <w:spacing w:before="0"/>
              <w:rPr>
                <w:rFonts w:ascii="Arial" w:hAnsi="Arial" w:cs="Arial"/>
              </w:rPr>
            </w:pPr>
          </w:p>
          <w:p w14:paraId="51866AE4" w14:textId="77777777" w:rsidR="009B3389" w:rsidRPr="007E222D" w:rsidRDefault="009B3389">
            <w:pPr>
              <w:pStyle w:val="Address"/>
              <w:spacing w:before="0"/>
              <w:rPr>
                <w:rFonts w:ascii="Arial" w:hAnsi="Arial" w:cs="Arial"/>
                <w:sz w:val="32"/>
              </w:rPr>
            </w:pPr>
          </w:p>
          <w:p w14:paraId="2CBF99ED" w14:textId="77777777" w:rsidR="009B3389" w:rsidRPr="007E222D" w:rsidRDefault="009B3389">
            <w:pPr>
              <w:pStyle w:val="Address"/>
              <w:spacing w:before="0"/>
              <w:rPr>
                <w:rFonts w:ascii="Arial" w:hAnsi="Arial" w:cs="Arial"/>
                <w:sz w:val="32"/>
              </w:rPr>
            </w:pPr>
          </w:p>
          <w:p w14:paraId="4D80DE8E" w14:textId="77777777" w:rsidR="009B3389" w:rsidRPr="007E222D" w:rsidRDefault="009B3389">
            <w:pPr>
              <w:pStyle w:val="Address"/>
              <w:spacing w:before="0"/>
              <w:rPr>
                <w:rFonts w:ascii="Arial" w:hAnsi="Arial" w:cs="Arial"/>
                <w:sz w:val="32"/>
              </w:rPr>
            </w:pPr>
          </w:p>
          <w:p w14:paraId="63E6D609" w14:textId="77777777" w:rsidR="009B3389" w:rsidRPr="007E222D" w:rsidRDefault="009B3389">
            <w:pPr>
              <w:pStyle w:val="Address"/>
              <w:spacing w:before="0"/>
              <w:rPr>
                <w:rFonts w:ascii="Arial" w:hAnsi="Arial" w:cs="Arial"/>
                <w:sz w:val="32"/>
              </w:rPr>
            </w:pPr>
          </w:p>
          <w:p w14:paraId="13746046" w14:textId="77777777" w:rsidR="009B3389" w:rsidRPr="007E222D" w:rsidRDefault="009B3389" w:rsidP="00C5117D">
            <w:pPr>
              <w:pStyle w:val="Address"/>
              <w:spacing w:before="0"/>
              <w:jc w:val="left"/>
              <w:rPr>
                <w:rFonts w:ascii="Arial" w:hAnsi="Arial" w:cs="Arial"/>
                <w:sz w:val="32"/>
              </w:rPr>
            </w:pPr>
          </w:p>
          <w:p w14:paraId="729E06A3" w14:textId="26218F2A" w:rsidR="009B3389" w:rsidRPr="007E222D" w:rsidRDefault="009B3389">
            <w:pPr>
              <w:pStyle w:val="Address"/>
              <w:spacing w:before="0"/>
              <w:rPr>
                <w:rFonts w:ascii="Arial" w:hAnsi="Arial" w:cs="Arial"/>
                <w:sz w:val="32"/>
              </w:rPr>
            </w:pPr>
          </w:p>
          <w:p w14:paraId="337197AC" w14:textId="77777777" w:rsidR="009B3389" w:rsidRPr="007E222D" w:rsidRDefault="009B3389">
            <w:pPr>
              <w:pStyle w:val="Address"/>
              <w:spacing w:before="0"/>
              <w:rPr>
                <w:rFonts w:ascii="Arial" w:hAnsi="Arial" w:cs="Arial"/>
              </w:rPr>
            </w:pPr>
          </w:p>
          <w:p w14:paraId="27D47016" w14:textId="77777777" w:rsidR="009B3389" w:rsidRPr="007E222D" w:rsidRDefault="009B3389">
            <w:pPr>
              <w:pStyle w:val="Address"/>
              <w:spacing w:before="0"/>
              <w:rPr>
                <w:rFonts w:ascii="Arial" w:hAnsi="Arial" w:cs="Arial"/>
              </w:rPr>
            </w:pPr>
          </w:p>
          <w:p w14:paraId="1BDCC43A" w14:textId="77777777" w:rsidR="009B3389" w:rsidRPr="007E222D" w:rsidRDefault="00014B89">
            <w:pPr>
              <w:pStyle w:val="Address"/>
              <w:spacing w:before="0"/>
              <w:rPr>
                <w:rFonts w:ascii="Arial" w:hAnsi="Arial" w:cs="Arial"/>
                <w:sz w:val="32"/>
              </w:rPr>
            </w:pPr>
            <w:r w:rsidRPr="007E222D">
              <w:rPr>
                <w:rFonts w:ascii="Arial" w:hAnsi="Arial" w:cs="Arial"/>
                <w:sz w:val="32"/>
              </w:rPr>
              <w:t>National Vocational &amp; Technical Training Commission (NAVTTC)</w:t>
            </w:r>
          </w:p>
          <w:p w14:paraId="385E7DCF" w14:textId="77777777" w:rsidR="009B3389" w:rsidRPr="007E222D" w:rsidRDefault="009B3389" w:rsidP="0001602C">
            <w:pPr>
              <w:pStyle w:val="Address"/>
              <w:spacing w:before="0"/>
              <w:jc w:val="left"/>
              <w:rPr>
                <w:rFonts w:ascii="Arial" w:hAnsi="Arial" w:cs="Arial"/>
              </w:rPr>
            </w:pPr>
          </w:p>
        </w:tc>
      </w:tr>
    </w:tbl>
    <w:p w14:paraId="3FE6413A" w14:textId="12569729" w:rsidR="00774765" w:rsidRPr="007E222D" w:rsidRDefault="00014B89" w:rsidP="00FE616F">
      <w:pPr>
        <w:pStyle w:val="ListParagraph"/>
        <w:numPr>
          <w:ilvl w:val="0"/>
          <w:numId w:val="28"/>
        </w:numPr>
        <w:rPr>
          <w:rFonts w:ascii="Arial" w:hAnsi="Arial" w:cs="Arial"/>
          <w:b/>
          <w:bCs/>
          <w:szCs w:val="24"/>
        </w:rPr>
      </w:pPr>
      <w:r w:rsidRPr="007E222D">
        <w:rPr>
          <w:rFonts w:ascii="Arial" w:hAnsi="Arial" w:cs="Arial"/>
          <w:szCs w:val="24"/>
        </w:rPr>
        <w:br w:type="page"/>
      </w:r>
      <w:r w:rsidR="00774765" w:rsidRPr="007E222D">
        <w:rPr>
          <w:rFonts w:ascii="Arial" w:hAnsi="Arial" w:cs="Arial"/>
          <w:b/>
          <w:bCs/>
          <w:szCs w:val="24"/>
        </w:rPr>
        <w:lastRenderedPageBreak/>
        <w:t xml:space="preserve">Occupational Profiling </w:t>
      </w:r>
    </w:p>
    <w:p w14:paraId="7F61261C" w14:textId="77777777" w:rsidR="00774765" w:rsidRPr="007E222D" w:rsidRDefault="00774765" w:rsidP="00774765">
      <w:pPr>
        <w:pStyle w:val="BodyText"/>
        <w:ind w:left="1180" w:right="1036"/>
        <w:rPr>
          <w:rFonts w:ascii="Arial" w:hAnsi="Arial" w:cs="Arial"/>
          <w:sz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056"/>
        <w:gridCol w:w="1790"/>
        <w:gridCol w:w="1735"/>
        <w:gridCol w:w="1987"/>
      </w:tblGrid>
      <w:tr w:rsidR="00774765" w:rsidRPr="007E222D" w14:paraId="10D0FA98" w14:textId="77777777" w:rsidTr="00E92821">
        <w:trPr>
          <w:trHeight w:val="565"/>
          <w:jc w:val="center"/>
        </w:trPr>
        <w:tc>
          <w:tcPr>
            <w:tcW w:w="9690" w:type="dxa"/>
            <w:gridSpan w:val="5"/>
            <w:shd w:val="clear" w:color="auto" w:fill="D9D9D9" w:themeFill="background1" w:themeFillShade="D9"/>
            <w:vAlign w:val="center"/>
          </w:tcPr>
          <w:p w14:paraId="4CFFEA6B" w14:textId="704FA58D" w:rsidR="00774765" w:rsidRPr="007E222D" w:rsidRDefault="007A5A24" w:rsidP="0001602C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sz w:val="22"/>
              </w:rPr>
              <w:t xml:space="preserve">Aquaculture Technician (Hatchery/Farm) </w:t>
            </w:r>
            <w:r w:rsidR="00885ACC" w:rsidRPr="007E222D">
              <w:rPr>
                <w:rFonts w:ascii="Arial" w:hAnsi="Arial" w:cs="Arial"/>
                <w:b/>
                <w:bCs/>
                <w:sz w:val="22"/>
              </w:rPr>
              <w:t>Level -4</w:t>
            </w:r>
          </w:p>
        </w:tc>
      </w:tr>
      <w:tr w:rsidR="00774765" w:rsidRPr="007E222D" w14:paraId="3CCD45D9" w14:textId="77777777" w:rsidTr="00E92821">
        <w:trPr>
          <w:trHeight w:val="565"/>
          <w:jc w:val="center"/>
        </w:trPr>
        <w:tc>
          <w:tcPr>
            <w:tcW w:w="9690" w:type="dxa"/>
            <w:gridSpan w:val="5"/>
            <w:shd w:val="clear" w:color="auto" w:fill="D9D9D9" w:themeFill="background1" w:themeFillShade="D9"/>
            <w:vAlign w:val="center"/>
          </w:tcPr>
          <w:p w14:paraId="3C2A4607" w14:textId="77777777" w:rsidR="00774765" w:rsidRPr="007E222D" w:rsidRDefault="00774765" w:rsidP="0001602C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sz w:val="22"/>
              </w:rPr>
              <w:t>Duties &amp; Tasks</w:t>
            </w:r>
          </w:p>
        </w:tc>
      </w:tr>
      <w:tr w:rsidR="00774765" w:rsidRPr="007E222D" w14:paraId="7819E907" w14:textId="77777777" w:rsidTr="00E92821">
        <w:trPr>
          <w:jc w:val="center"/>
        </w:trPr>
        <w:tc>
          <w:tcPr>
            <w:tcW w:w="9690" w:type="dxa"/>
            <w:gridSpan w:val="5"/>
          </w:tcPr>
          <w:p w14:paraId="1A9AF5C3" w14:textId="77777777" w:rsidR="00774765" w:rsidRPr="0001602C" w:rsidRDefault="00DC5098" w:rsidP="00DC509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 xml:space="preserve">Implement </w:t>
            </w:r>
            <w:bookmarkStart w:id="0" w:name="_Hlk214621352"/>
            <w:r w:rsidR="00020BA0" w:rsidRPr="007E222D">
              <w:rPr>
                <w:rFonts w:ascii="Arial" w:hAnsi="Arial" w:cs="Arial"/>
                <w:b/>
                <w:bCs/>
              </w:rPr>
              <w:t xml:space="preserve">Occupational </w:t>
            </w:r>
            <w:r w:rsidR="00020BA0" w:rsidRPr="007E222D">
              <w:rPr>
                <w:rFonts w:ascii="Arial" w:hAnsi="Arial" w:cs="Arial"/>
                <w:b/>
                <w:bCs/>
                <w:i/>
              </w:rPr>
              <w:t>S</w:t>
            </w:r>
            <w:r w:rsidR="00020BA0" w:rsidRPr="007E222D">
              <w:rPr>
                <w:rFonts w:ascii="Arial" w:hAnsi="Arial" w:cs="Arial"/>
                <w:b/>
                <w:bCs/>
              </w:rPr>
              <w:t xml:space="preserve">afety at </w:t>
            </w:r>
            <w:bookmarkEnd w:id="0"/>
            <w:r w:rsidR="00020BA0" w:rsidRPr="007E222D">
              <w:rPr>
                <w:rFonts w:ascii="Arial" w:hAnsi="Arial" w:cs="Arial"/>
                <w:b/>
                <w:bCs/>
                <w:szCs w:val="24"/>
              </w:rPr>
              <w:t>Hatchery/Farm</w:t>
            </w:r>
          </w:p>
          <w:p w14:paraId="29FD5E5D" w14:textId="2F7D5BBC" w:rsidR="0001602C" w:rsidRPr="007E222D" w:rsidRDefault="0001602C" w:rsidP="0001602C">
            <w:pPr>
              <w:pStyle w:val="ListParagraph"/>
              <w:ind w:left="360"/>
              <w:rPr>
                <w:rFonts w:ascii="Arial" w:hAnsi="Arial" w:cs="Arial"/>
                <w:b/>
                <w:bCs/>
                <w:szCs w:val="24"/>
                <w:lang w:val="en-AU"/>
              </w:rPr>
            </w:pPr>
          </w:p>
        </w:tc>
      </w:tr>
      <w:tr w:rsidR="007F1BA6" w:rsidRPr="007E222D" w14:paraId="354D1004" w14:textId="77777777" w:rsidTr="001B41EA">
        <w:trPr>
          <w:jc w:val="center"/>
        </w:trPr>
        <w:tc>
          <w:tcPr>
            <w:tcW w:w="2122" w:type="dxa"/>
          </w:tcPr>
          <w:p w14:paraId="428AC86A" w14:textId="77777777" w:rsidR="00020BA0" w:rsidRPr="007E222D" w:rsidRDefault="00774765" w:rsidP="00020BA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A1</w:t>
            </w:r>
            <w:r w:rsidRPr="007E222D">
              <w:rPr>
                <w:rFonts w:ascii="Arial" w:hAnsi="Arial" w:cs="Arial"/>
                <w:sz w:val="22"/>
              </w:rPr>
              <w:t>.</w:t>
            </w:r>
          </w:p>
          <w:p w14:paraId="3DBFF041" w14:textId="225C1B29" w:rsidR="00020BA0" w:rsidRPr="007E222D" w:rsidRDefault="00020BA0" w:rsidP="00020BA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Cs/>
                <w:sz w:val="22"/>
              </w:rPr>
              <w:t>Prepare for safe work practices</w:t>
            </w:r>
          </w:p>
          <w:p w14:paraId="150DAA2E" w14:textId="3EFA1148" w:rsidR="00774765" w:rsidRPr="007E222D" w:rsidRDefault="00774765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2056" w:type="dxa"/>
          </w:tcPr>
          <w:p w14:paraId="38C34BEA" w14:textId="77777777" w:rsidR="002F6780" w:rsidRPr="0001602C" w:rsidRDefault="00774765" w:rsidP="002F678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A2.</w:t>
            </w:r>
          </w:p>
          <w:p w14:paraId="48466B45" w14:textId="1E48E975" w:rsidR="00774765" w:rsidRPr="007E222D" w:rsidRDefault="00020BA0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Cs/>
                <w:sz w:val="22"/>
              </w:rPr>
              <w:t xml:space="preserve">Perform handling of tools and equipment  </w:t>
            </w:r>
          </w:p>
        </w:tc>
        <w:tc>
          <w:tcPr>
            <w:tcW w:w="1790" w:type="dxa"/>
          </w:tcPr>
          <w:p w14:paraId="229D9FEA" w14:textId="77777777" w:rsidR="00020BA0" w:rsidRPr="0001602C" w:rsidRDefault="00774765" w:rsidP="002F678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 xml:space="preserve">A3. </w:t>
            </w:r>
          </w:p>
          <w:p w14:paraId="508E179F" w14:textId="3EC18F27" w:rsidR="00774765" w:rsidRPr="007E222D" w:rsidRDefault="00020BA0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Cs/>
                <w:sz w:val="22"/>
              </w:rPr>
              <w:t>Maintain fire extinguisher</w:t>
            </w:r>
          </w:p>
        </w:tc>
        <w:tc>
          <w:tcPr>
            <w:tcW w:w="1735" w:type="dxa"/>
          </w:tcPr>
          <w:p w14:paraId="30AA052D" w14:textId="77777777" w:rsidR="002F6780" w:rsidRPr="0001602C" w:rsidRDefault="00774765" w:rsidP="002F678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A4.</w:t>
            </w:r>
          </w:p>
          <w:p w14:paraId="762D1BA1" w14:textId="5EF29E3D" w:rsidR="00774765" w:rsidRPr="007E222D" w:rsidRDefault="00020BA0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Cs/>
                <w:sz w:val="22"/>
              </w:rPr>
              <w:t>Perform basic first aid</w:t>
            </w:r>
          </w:p>
        </w:tc>
        <w:tc>
          <w:tcPr>
            <w:tcW w:w="1987" w:type="dxa"/>
          </w:tcPr>
          <w:p w14:paraId="15E88AFD" w14:textId="77777777" w:rsidR="002F6780" w:rsidRPr="0001602C" w:rsidRDefault="00DC5098" w:rsidP="002F678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A5.</w:t>
            </w:r>
          </w:p>
          <w:p w14:paraId="3B89ECC5" w14:textId="075A380C" w:rsidR="00774765" w:rsidRPr="007E222D" w:rsidRDefault="002F6780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020BA0" w:rsidRPr="007E222D">
              <w:rPr>
                <w:rFonts w:ascii="Arial" w:hAnsi="Arial" w:cs="Arial"/>
                <w:bCs/>
                <w:sz w:val="22"/>
              </w:rPr>
              <w:t xml:space="preserve">Respond to emergencies  </w:t>
            </w:r>
          </w:p>
        </w:tc>
      </w:tr>
      <w:tr w:rsidR="00DC5098" w:rsidRPr="007E222D" w14:paraId="43796804" w14:textId="77777777" w:rsidTr="001B41EA">
        <w:trPr>
          <w:jc w:val="center"/>
        </w:trPr>
        <w:tc>
          <w:tcPr>
            <w:tcW w:w="2122" w:type="dxa"/>
          </w:tcPr>
          <w:p w14:paraId="2BAE4831" w14:textId="77777777" w:rsidR="002F6780" w:rsidRPr="0001602C" w:rsidRDefault="00DC5098" w:rsidP="002F678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 xml:space="preserve">A6. </w:t>
            </w:r>
          </w:p>
          <w:p w14:paraId="354F0C48" w14:textId="371E23E5" w:rsidR="00DC5098" w:rsidRPr="007E222D" w:rsidRDefault="00020BA0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Cs/>
                <w:sz w:val="22"/>
              </w:rPr>
              <w:t>Handle hazardous substances</w:t>
            </w:r>
          </w:p>
        </w:tc>
        <w:tc>
          <w:tcPr>
            <w:tcW w:w="2056" w:type="dxa"/>
          </w:tcPr>
          <w:p w14:paraId="3496EEC3" w14:textId="3DB899B9" w:rsidR="002F6780" w:rsidRPr="007E222D" w:rsidRDefault="002F6780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90" w:type="dxa"/>
          </w:tcPr>
          <w:p w14:paraId="1D52890E" w14:textId="4DA7E993" w:rsidR="00DC5098" w:rsidRPr="007E222D" w:rsidRDefault="00DC5098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35" w:type="dxa"/>
          </w:tcPr>
          <w:p w14:paraId="0260AC3D" w14:textId="01E2D6CE" w:rsidR="002F6780" w:rsidRPr="007E222D" w:rsidRDefault="002F6780" w:rsidP="002F678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87" w:type="dxa"/>
          </w:tcPr>
          <w:p w14:paraId="51BC64F2" w14:textId="7C57C184" w:rsidR="00DC5098" w:rsidRPr="007E222D" w:rsidRDefault="00DC5098" w:rsidP="00DC5098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1B41EA" w:rsidRPr="007E222D" w14:paraId="1E2B0FCA" w14:textId="77777777" w:rsidTr="003105A9">
        <w:trPr>
          <w:jc w:val="center"/>
        </w:trPr>
        <w:tc>
          <w:tcPr>
            <w:tcW w:w="9690" w:type="dxa"/>
            <w:gridSpan w:val="5"/>
          </w:tcPr>
          <w:p w14:paraId="78382D34" w14:textId="61AFFDC2" w:rsidR="001B41EA" w:rsidRPr="007E222D" w:rsidRDefault="001B41EA" w:rsidP="001B41EA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>Perform Basic Communication</w:t>
            </w:r>
          </w:p>
        </w:tc>
      </w:tr>
      <w:tr w:rsidR="001B41EA" w:rsidRPr="007E222D" w14:paraId="3AA285CA" w14:textId="77777777" w:rsidTr="001B41EA">
        <w:trPr>
          <w:jc w:val="center"/>
        </w:trPr>
        <w:tc>
          <w:tcPr>
            <w:tcW w:w="2122" w:type="dxa"/>
          </w:tcPr>
          <w:p w14:paraId="6645450A" w14:textId="77777777" w:rsidR="001B41EA" w:rsidRPr="0001602C" w:rsidRDefault="001B41EA" w:rsidP="001B41EA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 xml:space="preserve">B1. </w:t>
            </w:r>
          </w:p>
          <w:p w14:paraId="47765C24" w14:textId="2D1DAB66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Follow workplace instructions</w:t>
            </w:r>
          </w:p>
        </w:tc>
        <w:tc>
          <w:tcPr>
            <w:tcW w:w="2056" w:type="dxa"/>
          </w:tcPr>
          <w:p w14:paraId="7E43BA14" w14:textId="77777777" w:rsidR="001B41EA" w:rsidRPr="0001602C" w:rsidRDefault="001B41EA" w:rsidP="001B41EA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 xml:space="preserve">B2. </w:t>
            </w:r>
          </w:p>
          <w:p w14:paraId="22B9A440" w14:textId="0A767A6F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Develop effective workplace relationship</w:t>
            </w:r>
          </w:p>
        </w:tc>
        <w:tc>
          <w:tcPr>
            <w:tcW w:w="1790" w:type="dxa"/>
          </w:tcPr>
          <w:p w14:paraId="46DEF68E" w14:textId="1674D3AC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B3.</w:t>
            </w:r>
            <w:r w:rsidRPr="007E222D">
              <w:rPr>
                <w:rFonts w:ascii="Arial" w:hAnsi="Arial" w:cs="Arial"/>
                <w:sz w:val="22"/>
              </w:rPr>
              <w:t xml:space="preserve"> Communicate and work with team members</w:t>
            </w:r>
          </w:p>
        </w:tc>
        <w:tc>
          <w:tcPr>
            <w:tcW w:w="1735" w:type="dxa"/>
          </w:tcPr>
          <w:p w14:paraId="39E5934E" w14:textId="77777777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B4</w:t>
            </w:r>
            <w:r w:rsidRPr="007E222D">
              <w:rPr>
                <w:rFonts w:ascii="Arial" w:hAnsi="Arial" w:cs="Arial"/>
                <w:sz w:val="22"/>
              </w:rPr>
              <w:t xml:space="preserve">. </w:t>
            </w:r>
          </w:p>
          <w:p w14:paraId="72A56E1D" w14:textId="07469598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Respond effectively to customer requests</w:t>
            </w:r>
          </w:p>
        </w:tc>
        <w:tc>
          <w:tcPr>
            <w:tcW w:w="1987" w:type="dxa"/>
          </w:tcPr>
          <w:p w14:paraId="4F7E4825" w14:textId="77777777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774765" w:rsidRPr="007E222D" w14:paraId="1D63FA27" w14:textId="77777777" w:rsidTr="00E92821">
        <w:trPr>
          <w:jc w:val="center"/>
        </w:trPr>
        <w:tc>
          <w:tcPr>
            <w:tcW w:w="9690" w:type="dxa"/>
            <w:gridSpan w:val="5"/>
          </w:tcPr>
          <w:p w14:paraId="364864F2" w14:textId="619E8B5E" w:rsidR="00774765" w:rsidRPr="007E222D" w:rsidRDefault="00E65C16" w:rsidP="0077476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Implement </w:t>
            </w:r>
            <w:r w:rsidR="00774765"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>Broodstock Selection</w:t>
            </w:r>
            <w:r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 Procedures</w:t>
            </w:r>
          </w:p>
          <w:p w14:paraId="686C4A1C" w14:textId="298B39D1" w:rsidR="00C74666" w:rsidRPr="007E222D" w:rsidRDefault="00C74666" w:rsidP="00C74666">
            <w:pPr>
              <w:rPr>
                <w:rFonts w:ascii="Arial" w:hAnsi="Arial" w:cs="Arial"/>
                <w:b/>
                <w:bCs/>
                <w:szCs w:val="24"/>
                <w:lang w:val="en-AU"/>
              </w:rPr>
            </w:pPr>
          </w:p>
        </w:tc>
      </w:tr>
      <w:tr w:rsidR="007F1BA6" w:rsidRPr="007E222D" w14:paraId="2AA84F90" w14:textId="77777777" w:rsidTr="001B41EA">
        <w:trPr>
          <w:jc w:val="center"/>
        </w:trPr>
        <w:tc>
          <w:tcPr>
            <w:tcW w:w="2122" w:type="dxa"/>
          </w:tcPr>
          <w:p w14:paraId="09712256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C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>1.</w:t>
            </w:r>
          </w:p>
          <w:p w14:paraId="1F8065D0" w14:textId="0A2B5D77" w:rsidR="00774765" w:rsidRPr="007E222D" w:rsidRDefault="00774765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3111C6" w:rsidRPr="007E222D">
              <w:rPr>
                <w:rFonts w:ascii="Arial" w:hAnsi="Arial" w:cs="Arial"/>
                <w:sz w:val="22"/>
              </w:rPr>
              <w:t>Verify species identity</w:t>
            </w:r>
          </w:p>
        </w:tc>
        <w:tc>
          <w:tcPr>
            <w:tcW w:w="2056" w:type="dxa"/>
          </w:tcPr>
          <w:p w14:paraId="1020D7F0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C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 xml:space="preserve">2. </w:t>
            </w:r>
          </w:p>
          <w:p w14:paraId="1BCEA685" w14:textId="543F0147" w:rsidR="00774765" w:rsidRPr="007E222D" w:rsidRDefault="002A3B09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Assess brooder health/condition</w:t>
            </w:r>
          </w:p>
        </w:tc>
        <w:tc>
          <w:tcPr>
            <w:tcW w:w="1790" w:type="dxa"/>
          </w:tcPr>
          <w:p w14:paraId="0800EC02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C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 xml:space="preserve">3. </w:t>
            </w:r>
          </w:p>
          <w:p w14:paraId="61D6FA81" w14:textId="39E31F02" w:rsidR="00774765" w:rsidRPr="007E222D" w:rsidRDefault="003111C6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Choose brooders for breeding</w:t>
            </w:r>
          </w:p>
        </w:tc>
        <w:tc>
          <w:tcPr>
            <w:tcW w:w="1735" w:type="dxa"/>
          </w:tcPr>
          <w:p w14:paraId="69BFB1AB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C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>4.</w:t>
            </w:r>
          </w:p>
          <w:p w14:paraId="0F551DED" w14:textId="60F262E5" w:rsidR="00774765" w:rsidRPr="007E222D" w:rsidRDefault="00774765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3111C6" w:rsidRPr="007E222D">
              <w:rPr>
                <w:rFonts w:ascii="Arial" w:hAnsi="Arial" w:cs="Arial"/>
                <w:sz w:val="22"/>
                <w:lang w:val="en-US" w:bidi="hi-IN"/>
              </w:rPr>
              <w:t>Manage the transport of brooders</w:t>
            </w:r>
          </w:p>
        </w:tc>
        <w:tc>
          <w:tcPr>
            <w:tcW w:w="1987" w:type="dxa"/>
          </w:tcPr>
          <w:p w14:paraId="4F69D8A0" w14:textId="0FA6F3F1" w:rsidR="00774765" w:rsidRPr="007E222D" w:rsidRDefault="00774765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774765" w:rsidRPr="007E222D" w14:paraId="418A678F" w14:textId="77777777" w:rsidTr="00E92821">
        <w:trPr>
          <w:jc w:val="center"/>
        </w:trPr>
        <w:tc>
          <w:tcPr>
            <w:tcW w:w="9690" w:type="dxa"/>
            <w:gridSpan w:val="5"/>
          </w:tcPr>
          <w:p w14:paraId="74EF02A4" w14:textId="604719E3" w:rsidR="00774765" w:rsidRPr="007E222D" w:rsidRDefault="009D61A8" w:rsidP="00885AC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>Carryout</w:t>
            </w:r>
            <w:r w:rsidR="00885ACC"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 Broodstock Management</w:t>
            </w:r>
          </w:p>
          <w:p w14:paraId="16010E33" w14:textId="7CCAEE7D" w:rsidR="00C74666" w:rsidRPr="007E222D" w:rsidRDefault="00C74666" w:rsidP="00C74666">
            <w:pPr>
              <w:rPr>
                <w:rFonts w:ascii="Arial" w:hAnsi="Arial" w:cs="Arial"/>
                <w:b/>
                <w:bCs/>
                <w:szCs w:val="24"/>
                <w:lang w:val="en-AU"/>
              </w:rPr>
            </w:pPr>
          </w:p>
        </w:tc>
      </w:tr>
      <w:tr w:rsidR="007F1BA6" w:rsidRPr="007E222D" w14:paraId="28915957" w14:textId="77777777" w:rsidTr="001B41EA">
        <w:trPr>
          <w:jc w:val="center"/>
        </w:trPr>
        <w:tc>
          <w:tcPr>
            <w:tcW w:w="2122" w:type="dxa"/>
          </w:tcPr>
          <w:p w14:paraId="6826A050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D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>1.</w:t>
            </w:r>
          </w:p>
          <w:p w14:paraId="75B3B927" w14:textId="2C13A1F1" w:rsidR="00774765" w:rsidRPr="007E222D" w:rsidRDefault="00BD3399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Assess</w:t>
            </w:r>
            <w:r w:rsidRPr="007E222D">
              <w:rPr>
                <w:rFonts w:ascii="Arial" w:hAnsi="Arial" w:cs="Arial"/>
                <w:sz w:val="22"/>
              </w:rPr>
              <w:t xml:space="preserve"> broodstock requirements</w:t>
            </w:r>
          </w:p>
        </w:tc>
        <w:tc>
          <w:tcPr>
            <w:tcW w:w="2056" w:type="dxa"/>
          </w:tcPr>
          <w:p w14:paraId="4FEAFC81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D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 xml:space="preserve">2. </w:t>
            </w:r>
          </w:p>
          <w:p w14:paraId="0AD31611" w14:textId="34541291" w:rsidR="00774765" w:rsidRPr="007E222D" w:rsidRDefault="00BD3399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Manage broodstock acclimatization</w:t>
            </w:r>
          </w:p>
        </w:tc>
        <w:tc>
          <w:tcPr>
            <w:tcW w:w="1790" w:type="dxa"/>
          </w:tcPr>
          <w:p w14:paraId="7E718374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D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 xml:space="preserve">3. </w:t>
            </w:r>
          </w:p>
          <w:p w14:paraId="5F023841" w14:textId="3F3B5CB6" w:rsidR="00774765" w:rsidRPr="007E222D" w:rsidRDefault="00BD3399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Manage nutrition of broodstock</w:t>
            </w:r>
          </w:p>
        </w:tc>
        <w:tc>
          <w:tcPr>
            <w:tcW w:w="1735" w:type="dxa"/>
          </w:tcPr>
          <w:p w14:paraId="47E88957" w14:textId="77777777" w:rsidR="00020BA0" w:rsidRPr="0001602C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D</w:t>
            </w:r>
            <w:r w:rsidR="00774765" w:rsidRPr="0001602C">
              <w:rPr>
                <w:rFonts w:ascii="Arial" w:hAnsi="Arial" w:cs="Arial"/>
                <w:b/>
                <w:bCs/>
                <w:sz w:val="22"/>
              </w:rPr>
              <w:t>4.</w:t>
            </w:r>
          </w:p>
          <w:p w14:paraId="5201830E" w14:textId="76C42971" w:rsidR="00774765" w:rsidRPr="007E222D" w:rsidRDefault="00774765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BD3399" w:rsidRPr="007E222D">
              <w:rPr>
                <w:rFonts w:ascii="Arial" w:hAnsi="Arial" w:cs="Arial"/>
                <w:sz w:val="22"/>
              </w:rPr>
              <w:t>Maintain health of brooders</w:t>
            </w:r>
          </w:p>
          <w:p w14:paraId="73350AA6" w14:textId="1882F209" w:rsidR="00885ACC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87" w:type="dxa"/>
          </w:tcPr>
          <w:p w14:paraId="22DC2703" w14:textId="77777777" w:rsidR="00020BA0" w:rsidRPr="007E222D" w:rsidRDefault="001B41EA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>D</w:t>
            </w:r>
            <w:r w:rsidR="00885ACC" w:rsidRPr="0001602C">
              <w:rPr>
                <w:rFonts w:ascii="Arial" w:hAnsi="Arial" w:cs="Arial"/>
                <w:b/>
                <w:bCs/>
                <w:sz w:val="22"/>
              </w:rPr>
              <w:t>5</w:t>
            </w:r>
            <w:r w:rsidR="00885ACC" w:rsidRPr="007E222D">
              <w:rPr>
                <w:rFonts w:ascii="Arial" w:hAnsi="Arial" w:cs="Arial"/>
                <w:sz w:val="22"/>
              </w:rPr>
              <w:t>.</w:t>
            </w:r>
          </w:p>
          <w:p w14:paraId="54E677DE" w14:textId="3EE99A95" w:rsidR="00774765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Monitor </w:t>
            </w:r>
            <w:r w:rsidR="00C5117D" w:rsidRPr="007E222D">
              <w:rPr>
                <w:rFonts w:ascii="Arial" w:hAnsi="Arial" w:cs="Arial"/>
                <w:sz w:val="22"/>
              </w:rPr>
              <w:t>reproductive conditions</w:t>
            </w:r>
          </w:p>
        </w:tc>
      </w:tr>
      <w:tr w:rsidR="007F1BA6" w:rsidRPr="007E222D" w14:paraId="4BC10F92" w14:textId="77777777" w:rsidTr="001B41EA">
        <w:trPr>
          <w:jc w:val="center"/>
        </w:trPr>
        <w:tc>
          <w:tcPr>
            <w:tcW w:w="2122" w:type="dxa"/>
          </w:tcPr>
          <w:p w14:paraId="50F924B9" w14:textId="77777777" w:rsidR="00020BA0" w:rsidRPr="0001602C" w:rsidRDefault="00885ACC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01602C">
              <w:rPr>
                <w:rFonts w:ascii="Arial" w:hAnsi="Arial" w:cs="Arial"/>
                <w:b/>
                <w:bCs/>
                <w:sz w:val="22"/>
              </w:rPr>
              <w:t xml:space="preserve">C6. </w:t>
            </w:r>
          </w:p>
          <w:p w14:paraId="3201020C" w14:textId="1DA46994" w:rsidR="00885ACC" w:rsidRPr="007E222D" w:rsidRDefault="002A3B09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Manage broodstock tank</w:t>
            </w:r>
            <w:r w:rsidR="00BD3399" w:rsidRPr="007E222D">
              <w:rPr>
                <w:rFonts w:ascii="Arial" w:hAnsi="Arial" w:cs="Arial"/>
                <w:sz w:val="22"/>
              </w:rPr>
              <w:t>s</w:t>
            </w:r>
          </w:p>
          <w:p w14:paraId="102650B8" w14:textId="2CE10E95" w:rsidR="00505592" w:rsidRPr="007E222D" w:rsidRDefault="00505592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2056" w:type="dxa"/>
          </w:tcPr>
          <w:p w14:paraId="28F36276" w14:textId="1F515E9A" w:rsidR="00885ACC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90" w:type="dxa"/>
          </w:tcPr>
          <w:p w14:paraId="1C150483" w14:textId="77777777" w:rsidR="00885ACC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35" w:type="dxa"/>
          </w:tcPr>
          <w:p w14:paraId="6D5ADF8B" w14:textId="77777777" w:rsidR="00885ACC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87" w:type="dxa"/>
          </w:tcPr>
          <w:p w14:paraId="523EBC0D" w14:textId="77777777" w:rsidR="00885ACC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774765" w:rsidRPr="007E222D" w14:paraId="57BB453C" w14:textId="77777777" w:rsidTr="00E92821">
        <w:trPr>
          <w:jc w:val="center"/>
        </w:trPr>
        <w:tc>
          <w:tcPr>
            <w:tcW w:w="9690" w:type="dxa"/>
            <w:gridSpan w:val="5"/>
          </w:tcPr>
          <w:p w14:paraId="660695F6" w14:textId="00C048C6" w:rsidR="00774765" w:rsidRPr="007E222D" w:rsidRDefault="002A06F3" w:rsidP="00885AC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Manage </w:t>
            </w:r>
            <w:r w:rsidR="00885ACC"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>Induced Breeding</w:t>
            </w:r>
          </w:p>
          <w:p w14:paraId="6B1D2257" w14:textId="3EE9F758" w:rsidR="00C74666" w:rsidRPr="007E222D" w:rsidRDefault="00C74666" w:rsidP="00C74666">
            <w:pPr>
              <w:rPr>
                <w:rFonts w:ascii="Arial" w:hAnsi="Arial" w:cs="Arial"/>
                <w:b/>
                <w:bCs/>
                <w:szCs w:val="24"/>
                <w:lang w:val="en-AU"/>
              </w:rPr>
            </w:pPr>
          </w:p>
        </w:tc>
      </w:tr>
      <w:tr w:rsidR="007F1BA6" w:rsidRPr="007E222D" w14:paraId="6C16FB59" w14:textId="77777777" w:rsidTr="001B41EA">
        <w:trPr>
          <w:jc w:val="center"/>
        </w:trPr>
        <w:tc>
          <w:tcPr>
            <w:tcW w:w="2122" w:type="dxa"/>
          </w:tcPr>
          <w:p w14:paraId="5E0E862F" w14:textId="77777777" w:rsidR="00020BA0" w:rsidRPr="00AA6345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lastRenderedPageBreak/>
              <w:t>E</w:t>
            </w:r>
            <w:r w:rsidR="00774765" w:rsidRPr="00AA6345">
              <w:rPr>
                <w:rFonts w:ascii="Arial" w:hAnsi="Arial" w:cs="Arial"/>
                <w:b/>
                <w:bCs/>
                <w:sz w:val="22"/>
              </w:rPr>
              <w:t>1.</w:t>
            </w:r>
            <w:r w:rsidR="00885ACC" w:rsidRPr="00AA6345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  <w:p w14:paraId="465C02B6" w14:textId="403E4BAE" w:rsidR="00885ACC" w:rsidRPr="007E222D" w:rsidRDefault="00BD3399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Perform broodstock selection for breeding</w:t>
            </w:r>
          </w:p>
        </w:tc>
        <w:tc>
          <w:tcPr>
            <w:tcW w:w="2056" w:type="dxa"/>
          </w:tcPr>
          <w:p w14:paraId="752ECEC2" w14:textId="77777777" w:rsidR="00020BA0" w:rsidRPr="00AA6345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>E</w:t>
            </w:r>
            <w:r w:rsidR="00774765" w:rsidRPr="00AA6345">
              <w:rPr>
                <w:rFonts w:ascii="Arial" w:hAnsi="Arial" w:cs="Arial"/>
                <w:b/>
                <w:bCs/>
                <w:sz w:val="22"/>
              </w:rPr>
              <w:t>2.</w:t>
            </w:r>
          </w:p>
          <w:p w14:paraId="52E0D9E1" w14:textId="6E3EAAE4" w:rsidR="00774765" w:rsidRPr="007E222D" w:rsidRDefault="00774765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2A3B09" w:rsidRPr="007E222D">
              <w:rPr>
                <w:rFonts w:ascii="Arial" w:hAnsi="Arial" w:cs="Arial"/>
                <w:sz w:val="22"/>
              </w:rPr>
              <w:t>Manage hormonal induction</w:t>
            </w:r>
          </w:p>
        </w:tc>
        <w:tc>
          <w:tcPr>
            <w:tcW w:w="1790" w:type="dxa"/>
          </w:tcPr>
          <w:p w14:paraId="76875445" w14:textId="77777777" w:rsidR="00020BA0" w:rsidRPr="00AA6345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>E</w:t>
            </w:r>
            <w:r w:rsidR="00774765" w:rsidRPr="00AA6345">
              <w:rPr>
                <w:rFonts w:ascii="Arial" w:hAnsi="Arial" w:cs="Arial"/>
                <w:b/>
                <w:bCs/>
                <w:sz w:val="22"/>
              </w:rPr>
              <w:t xml:space="preserve">3. </w:t>
            </w:r>
          </w:p>
          <w:p w14:paraId="17137DCF" w14:textId="1FBED1E7" w:rsidR="00774765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Monitor </w:t>
            </w:r>
            <w:r w:rsidR="002A3B09" w:rsidRPr="007E222D">
              <w:rPr>
                <w:rFonts w:ascii="Arial" w:hAnsi="Arial" w:cs="Arial"/>
                <w:sz w:val="22"/>
              </w:rPr>
              <w:t>p</w:t>
            </w:r>
            <w:r w:rsidRPr="007E222D">
              <w:rPr>
                <w:rFonts w:ascii="Arial" w:hAnsi="Arial" w:cs="Arial"/>
                <w:sz w:val="22"/>
              </w:rPr>
              <w:t xml:space="preserve">ost-induction </w:t>
            </w:r>
            <w:r w:rsidR="002A3B09" w:rsidRPr="007E222D">
              <w:rPr>
                <w:rFonts w:ascii="Arial" w:hAnsi="Arial" w:cs="Arial"/>
                <w:sz w:val="22"/>
              </w:rPr>
              <w:t>r</w:t>
            </w:r>
            <w:r w:rsidRPr="007E222D">
              <w:rPr>
                <w:rFonts w:ascii="Arial" w:hAnsi="Arial" w:cs="Arial"/>
                <w:sz w:val="22"/>
              </w:rPr>
              <w:t>esponse</w:t>
            </w:r>
          </w:p>
        </w:tc>
        <w:tc>
          <w:tcPr>
            <w:tcW w:w="1735" w:type="dxa"/>
          </w:tcPr>
          <w:p w14:paraId="0DC0E367" w14:textId="77777777" w:rsidR="00020BA0" w:rsidRPr="00AA6345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>E</w:t>
            </w:r>
            <w:r w:rsidR="00774765" w:rsidRPr="00AA6345">
              <w:rPr>
                <w:rFonts w:ascii="Arial" w:hAnsi="Arial" w:cs="Arial"/>
                <w:b/>
                <w:bCs/>
                <w:sz w:val="22"/>
              </w:rPr>
              <w:t xml:space="preserve">4. </w:t>
            </w:r>
          </w:p>
          <w:p w14:paraId="61CE2558" w14:textId="462D37F7" w:rsidR="00774765" w:rsidRPr="007E222D" w:rsidRDefault="00BD3399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Implement spawning processes</w:t>
            </w:r>
          </w:p>
        </w:tc>
        <w:tc>
          <w:tcPr>
            <w:tcW w:w="1987" w:type="dxa"/>
          </w:tcPr>
          <w:p w14:paraId="31FB5DAF" w14:textId="77777777" w:rsidR="00020BA0" w:rsidRPr="00AA6345" w:rsidRDefault="001B41EA" w:rsidP="000F166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>E</w:t>
            </w:r>
            <w:r w:rsidR="00885ACC" w:rsidRPr="00AA6345">
              <w:rPr>
                <w:rFonts w:ascii="Arial" w:hAnsi="Arial" w:cs="Arial"/>
                <w:b/>
                <w:bCs/>
                <w:sz w:val="22"/>
              </w:rPr>
              <w:t>5.</w:t>
            </w:r>
          </w:p>
          <w:p w14:paraId="3C7B952F" w14:textId="3A27E0CD" w:rsidR="00774765" w:rsidRPr="007E222D" w:rsidRDefault="00885ACC" w:rsidP="000F166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BD3399" w:rsidRPr="007E222D">
              <w:rPr>
                <w:rFonts w:ascii="Arial" w:hAnsi="Arial" w:cs="Arial"/>
                <w:sz w:val="22"/>
                <w:lang w:val="en-US" w:bidi="hi-IN"/>
              </w:rPr>
              <w:t>Carry out fertilization procedures</w:t>
            </w:r>
          </w:p>
        </w:tc>
      </w:tr>
      <w:tr w:rsidR="001B41EA" w:rsidRPr="007E222D" w14:paraId="3930D6C0" w14:textId="77777777" w:rsidTr="00C30D40">
        <w:trPr>
          <w:jc w:val="center"/>
        </w:trPr>
        <w:tc>
          <w:tcPr>
            <w:tcW w:w="9690" w:type="dxa"/>
            <w:gridSpan w:val="5"/>
          </w:tcPr>
          <w:p w14:paraId="4CECF2F1" w14:textId="3D47FE2E" w:rsidR="001B41EA" w:rsidRPr="007E222D" w:rsidRDefault="002A06F3" w:rsidP="001B41EA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>Conduct</w:t>
            </w:r>
            <w:r w:rsidR="001B41EA" w:rsidRPr="007E222D">
              <w:rPr>
                <w:rFonts w:ascii="Arial" w:hAnsi="Arial" w:cs="Arial"/>
                <w:b/>
                <w:bCs/>
                <w:szCs w:val="24"/>
              </w:rPr>
              <w:t xml:space="preserve"> Eggs Incubation</w:t>
            </w:r>
          </w:p>
        </w:tc>
      </w:tr>
      <w:tr w:rsidR="001B41EA" w:rsidRPr="007E222D" w14:paraId="69699828" w14:textId="77777777" w:rsidTr="001B41EA">
        <w:trPr>
          <w:jc w:val="center"/>
        </w:trPr>
        <w:tc>
          <w:tcPr>
            <w:tcW w:w="2122" w:type="dxa"/>
          </w:tcPr>
          <w:p w14:paraId="79200BF2" w14:textId="77777777" w:rsidR="00020BA0" w:rsidRPr="00AA6345" w:rsidRDefault="001B41EA" w:rsidP="001B41EA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 xml:space="preserve">F1. </w:t>
            </w:r>
          </w:p>
          <w:p w14:paraId="7C2BB513" w14:textId="3ABD525B" w:rsidR="001B41EA" w:rsidRPr="007E222D" w:rsidRDefault="00BD3399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Set up </w:t>
            </w:r>
            <w:r w:rsidR="001B41EA" w:rsidRPr="007E222D">
              <w:rPr>
                <w:rFonts w:ascii="Arial" w:hAnsi="Arial" w:cs="Arial"/>
                <w:sz w:val="22"/>
              </w:rPr>
              <w:t>incubation facilities</w:t>
            </w:r>
          </w:p>
        </w:tc>
        <w:tc>
          <w:tcPr>
            <w:tcW w:w="2056" w:type="dxa"/>
          </w:tcPr>
          <w:p w14:paraId="41FAD75E" w14:textId="77777777" w:rsidR="00020BA0" w:rsidRPr="00AA6345" w:rsidRDefault="001B41EA" w:rsidP="001B41EA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>F2.</w:t>
            </w:r>
          </w:p>
          <w:p w14:paraId="33CE9B88" w14:textId="061F6E7F" w:rsidR="001B41EA" w:rsidRPr="007E222D" w:rsidRDefault="00BD3399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Execute</w:t>
            </w:r>
            <w:r w:rsidR="001B41EA" w:rsidRPr="007E222D">
              <w:rPr>
                <w:rFonts w:ascii="Arial" w:hAnsi="Arial" w:cs="Arial"/>
                <w:sz w:val="22"/>
              </w:rPr>
              <w:t xml:space="preserve"> transportation of fertilized eggs</w:t>
            </w:r>
          </w:p>
        </w:tc>
        <w:tc>
          <w:tcPr>
            <w:tcW w:w="1790" w:type="dxa"/>
          </w:tcPr>
          <w:p w14:paraId="5D25E66E" w14:textId="77777777" w:rsidR="00020BA0" w:rsidRPr="00AA6345" w:rsidRDefault="001B41EA" w:rsidP="001B41EA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 xml:space="preserve">F3. </w:t>
            </w:r>
          </w:p>
          <w:p w14:paraId="18316D2D" w14:textId="4F251866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Maintain incubation conditions</w:t>
            </w:r>
          </w:p>
        </w:tc>
        <w:tc>
          <w:tcPr>
            <w:tcW w:w="1735" w:type="dxa"/>
          </w:tcPr>
          <w:p w14:paraId="0B5F2ED7" w14:textId="77777777" w:rsidR="00020BA0" w:rsidRPr="00AA6345" w:rsidRDefault="001B41EA" w:rsidP="001B41EA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A6345">
              <w:rPr>
                <w:rFonts w:ascii="Arial" w:hAnsi="Arial" w:cs="Arial"/>
                <w:b/>
                <w:bCs/>
                <w:sz w:val="22"/>
              </w:rPr>
              <w:t xml:space="preserve">F4. </w:t>
            </w:r>
          </w:p>
          <w:p w14:paraId="79BCBB1D" w14:textId="77777777" w:rsidR="001B41EA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Monitor incubation progress</w:t>
            </w:r>
          </w:p>
          <w:p w14:paraId="3B3616BD" w14:textId="120600F3" w:rsidR="007E222D" w:rsidRPr="007E222D" w:rsidRDefault="007E222D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87" w:type="dxa"/>
          </w:tcPr>
          <w:p w14:paraId="25131DC3" w14:textId="77777777" w:rsidR="001B41EA" w:rsidRPr="007E222D" w:rsidRDefault="001B41EA" w:rsidP="001B41EA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C74666" w:rsidRPr="007E222D" w14:paraId="63D0110F" w14:textId="77777777" w:rsidTr="00B80235">
        <w:trPr>
          <w:jc w:val="center"/>
        </w:trPr>
        <w:tc>
          <w:tcPr>
            <w:tcW w:w="9690" w:type="dxa"/>
            <w:gridSpan w:val="5"/>
          </w:tcPr>
          <w:p w14:paraId="1E23F08D" w14:textId="0C012DE8" w:rsidR="00C74666" w:rsidRPr="007E222D" w:rsidRDefault="003036A4" w:rsidP="00C74666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iCs/>
                <w:szCs w:val="24"/>
              </w:rPr>
              <w:t>Manage</w:t>
            </w:r>
            <w:r w:rsidR="00C74666" w:rsidRPr="007E222D">
              <w:rPr>
                <w:rFonts w:ascii="Arial" w:hAnsi="Arial" w:cs="Arial"/>
                <w:b/>
                <w:bCs/>
                <w:szCs w:val="24"/>
              </w:rPr>
              <w:t xml:space="preserve"> Hatching with Rearing Conditions</w:t>
            </w:r>
          </w:p>
        </w:tc>
      </w:tr>
      <w:tr w:rsidR="00C74666" w:rsidRPr="007E222D" w14:paraId="4DDE4392" w14:textId="77777777" w:rsidTr="001B41EA">
        <w:trPr>
          <w:jc w:val="center"/>
        </w:trPr>
        <w:tc>
          <w:tcPr>
            <w:tcW w:w="2122" w:type="dxa"/>
          </w:tcPr>
          <w:p w14:paraId="2B2FB57B" w14:textId="77777777" w:rsidR="00020BA0" w:rsidRPr="001C05F3" w:rsidRDefault="00C74666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G1. </w:t>
            </w:r>
          </w:p>
          <w:p w14:paraId="5853C736" w14:textId="2188FD25" w:rsidR="00C74666" w:rsidRPr="007E222D" w:rsidRDefault="00BD3399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Execute hatchling transfer</w:t>
            </w:r>
          </w:p>
        </w:tc>
        <w:tc>
          <w:tcPr>
            <w:tcW w:w="2056" w:type="dxa"/>
          </w:tcPr>
          <w:p w14:paraId="45D41065" w14:textId="77777777" w:rsidR="00020BA0" w:rsidRPr="001C05F3" w:rsidRDefault="00C74666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G2. </w:t>
            </w:r>
          </w:p>
          <w:p w14:paraId="210E4167" w14:textId="0E391B22" w:rsidR="00C74666" w:rsidRPr="007E222D" w:rsidRDefault="00BD3399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bookmarkStart w:id="1" w:name="_Hlk209691776"/>
            <w:r w:rsidRPr="007E222D">
              <w:rPr>
                <w:rFonts w:ascii="Arial" w:hAnsi="Arial" w:cs="Arial"/>
                <w:sz w:val="22"/>
                <w:lang w:val="en-US" w:bidi="hi-IN"/>
              </w:rPr>
              <w:t>Set up</w:t>
            </w:r>
            <w:r w:rsidRPr="007E222D">
              <w:rPr>
                <w:rFonts w:ascii="Arial" w:hAnsi="Arial" w:cs="Arial"/>
                <w:sz w:val="22"/>
              </w:rPr>
              <w:t xml:space="preserve"> rearing facilities</w:t>
            </w:r>
            <w:bookmarkEnd w:id="1"/>
          </w:p>
        </w:tc>
        <w:tc>
          <w:tcPr>
            <w:tcW w:w="1790" w:type="dxa"/>
          </w:tcPr>
          <w:p w14:paraId="7009E34F" w14:textId="77777777" w:rsidR="00020BA0" w:rsidRPr="001C05F3" w:rsidRDefault="00C74666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G3. </w:t>
            </w:r>
          </w:p>
          <w:p w14:paraId="3AEFDDA4" w14:textId="4ED542B7" w:rsidR="00C74666" w:rsidRPr="007E222D" w:rsidRDefault="00BD3399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Implement feeding practices</w:t>
            </w:r>
          </w:p>
        </w:tc>
        <w:tc>
          <w:tcPr>
            <w:tcW w:w="1735" w:type="dxa"/>
          </w:tcPr>
          <w:p w14:paraId="3FCFDCA7" w14:textId="77777777" w:rsidR="00020BA0" w:rsidRPr="001C05F3" w:rsidRDefault="00C74666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G4. </w:t>
            </w:r>
          </w:p>
          <w:p w14:paraId="1F16B286" w14:textId="62C29E9B" w:rsidR="00C74666" w:rsidRPr="007E222D" w:rsidRDefault="00BD3399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Manage rearing environments and transportation activities</w:t>
            </w:r>
          </w:p>
        </w:tc>
        <w:tc>
          <w:tcPr>
            <w:tcW w:w="1987" w:type="dxa"/>
          </w:tcPr>
          <w:p w14:paraId="44CB7F45" w14:textId="77777777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C74666" w:rsidRPr="007E222D" w14:paraId="7213A117" w14:textId="77777777" w:rsidTr="00E92821">
        <w:trPr>
          <w:jc w:val="center"/>
        </w:trPr>
        <w:tc>
          <w:tcPr>
            <w:tcW w:w="9690" w:type="dxa"/>
            <w:gridSpan w:val="5"/>
          </w:tcPr>
          <w:p w14:paraId="56F23720" w14:textId="77777777" w:rsidR="00C74666" w:rsidRPr="007E222D" w:rsidRDefault="00C74666" w:rsidP="00C74666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>Prepare Fish Pond</w:t>
            </w:r>
          </w:p>
          <w:p w14:paraId="48B565EA" w14:textId="36E69DE4" w:rsidR="00505592" w:rsidRPr="007E222D" w:rsidRDefault="00505592" w:rsidP="00505592">
            <w:pPr>
              <w:pStyle w:val="ListParagraph"/>
              <w:ind w:left="360"/>
              <w:rPr>
                <w:rFonts w:ascii="Arial" w:hAnsi="Arial" w:cs="Arial"/>
                <w:b/>
                <w:bCs/>
                <w:szCs w:val="24"/>
                <w:lang w:val="en-AU"/>
              </w:rPr>
            </w:pPr>
          </w:p>
        </w:tc>
      </w:tr>
      <w:tr w:rsidR="00C74666" w:rsidRPr="007E222D" w14:paraId="4D136B74" w14:textId="77777777" w:rsidTr="001B41EA">
        <w:trPr>
          <w:jc w:val="center"/>
        </w:trPr>
        <w:tc>
          <w:tcPr>
            <w:tcW w:w="2122" w:type="dxa"/>
          </w:tcPr>
          <w:p w14:paraId="4CCAB17D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H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1. </w:t>
            </w:r>
          </w:p>
          <w:p w14:paraId="7617DC73" w14:textId="2450DA12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Conduct site survey</w:t>
            </w:r>
          </w:p>
        </w:tc>
        <w:tc>
          <w:tcPr>
            <w:tcW w:w="2056" w:type="dxa"/>
          </w:tcPr>
          <w:p w14:paraId="27A17ED7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H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2. </w:t>
            </w:r>
          </w:p>
          <w:p w14:paraId="0C71139A" w14:textId="7AEB85C1" w:rsidR="00C74666" w:rsidRPr="007E222D" w:rsidRDefault="00BD3399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Evaluate environmental, infrastructure, and socio-legal factors</w:t>
            </w:r>
          </w:p>
        </w:tc>
        <w:tc>
          <w:tcPr>
            <w:tcW w:w="1790" w:type="dxa"/>
          </w:tcPr>
          <w:p w14:paraId="05020F6D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H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3. </w:t>
            </w:r>
          </w:p>
          <w:p w14:paraId="6909BD1B" w14:textId="6AC7F3AD" w:rsidR="00C74666" w:rsidRPr="007E222D" w:rsidRDefault="00BD3399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Implement</w:t>
            </w:r>
            <w:r w:rsidRPr="007E222D">
              <w:rPr>
                <w:rFonts w:ascii="Arial" w:hAnsi="Arial" w:cs="Arial"/>
                <w:sz w:val="22"/>
              </w:rPr>
              <w:t xml:space="preserve"> site cleaning with pond excavation</w:t>
            </w:r>
          </w:p>
        </w:tc>
        <w:tc>
          <w:tcPr>
            <w:tcW w:w="1735" w:type="dxa"/>
          </w:tcPr>
          <w:p w14:paraId="68C53505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H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>4.</w:t>
            </w:r>
          </w:p>
          <w:p w14:paraId="35A89D8F" w14:textId="6D3814C0" w:rsidR="00C74666" w:rsidRPr="007E222D" w:rsidRDefault="00BD3399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Execute</w:t>
            </w:r>
            <w:r w:rsidRPr="007E222D">
              <w:rPr>
                <w:rFonts w:ascii="Arial" w:hAnsi="Arial" w:cs="Arial"/>
                <w:sz w:val="22"/>
              </w:rPr>
              <w:t xml:space="preserve">    conditioning of pond</w:t>
            </w:r>
          </w:p>
        </w:tc>
        <w:tc>
          <w:tcPr>
            <w:tcW w:w="1987" w:type="dxa"/>
          </w:tcPr>
          <w:p w14:paraId="5DC94267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H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>5.</w:t>
            </w:r>
          </w:p>
          <w:p w14:paraId="20B14E3E" w14:textId="4F7B4C85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BD3399" w:rsidRPr="007E222D">
              <w:rPr>
                <w:rFonts w:ascii="Arial" w:hAnsi="Arial" w:cs="Arial"/>
                <w:sz w:val="22"/>
                <w:lang w:val="en-US" w:bidi="hi-IN"/>
              </w:rPr>
              <w:t>Carry out</w:t>
            </w:r>
            <w:r w:rsidR="00BD3399" w:rsidRPr="007E222D">
              <w:rPr>
                <w:rFonts w:ascii="Arial" w:hAnsi="Arial" w:cs="Arial"/>
                <w:sz w:val="22"/>
              </w:rPr>
              <w:t xml:space="preserve"> pond filling</w:t>
            </w:r>
            <w:r w:rsidR="00BD3399" w:rsidRPr="007E222D">
              <w:rPr>
                <w:rFonts w:ascii="Arial" w:hAnsi="Arial" w:cs="Arial"/>
                <w:lang w:val="en-US"/>
              </w:rPr>
              <w:t xml:space="preserve"> </w:t>
            </w:r>
            <w:r w:rsidR="00BD3399" w:rsidRPr="007E222D">
              <w:rPr>
                <w:rFonts w:ascii="Arial" w:hAnsi="Arial" w:cs="Arial"/>
                <w:sz w:val="22"/>
                <w:lang w:val="en-US" w:bidi="hi-IN"/>
              </w:rPr>
              <w:t>as per operational specifications</w:t>
            </w:r>
          </w:p>
        </w:tc>
      </w:tr>
      <w:tr w:rsidR="00C74666" w:rsidRPr="007E222D" w14:paraId="4A026FD9" w14:textId="77777777" w:rsidTr="001B41EA">
        <w:trPr>
          <w:jc w:val="center"/>
        </w:trPr>
        <w:tc>
          <w:tcPr>
            <w:tcW w:w="2122" w:type="dxa"/>
          </w:tcPr>
          <w:p w14:paraId="20FFE979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H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>6.</w:t>
            </w:r>
          </w:p>
          <w:p w14:paraId="08BFC0DD" w14:textId="0EAA12C5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BD3399" w:rsidRPr="007E222D">
              <w:rPr>
                <w:rFonts w:ascii="Arial" w:hAnsi="Arial" w:cs="Arial"/>
                <w:sz w:val="22"/>
                <w:lang w:val="en-US" w:bidi="hi-IN"/>
              </w:rPr>
              <w:t>Apply predator control techniques</w:t>
            </w:r>
          </w:p>
          <w:p w14:paraId="03AC03C6" w14:textId="0D0557A4" w:rsidR="00404BA6" w:rsidRPr="007E222D" w:rsidRDefault="00404BA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2056" w:type="dxa"/>
          </w:tcPr>
          <w:p w14:paraId="79196D56" w14:textId="77777777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90" w:type="dxa"/>
          </w:tcPr>
          <w:p w14:paraId="5F84751A" w14:textId="77777777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35" w:type="dxa"/>
          </w:tcPr>
          <w:p w14:paraId="778D3FD5" w14:textId="77777777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87" w:type="dxa"/>
          </w:tcPr>
          <w:p w14:paraId="00D6C2F9" w14:textId="77777777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C74666" w:rsidRPr="007E222D" w14:paraId="2F93C9AC" w14:textId="77777777" w:rsidTr="001B41EA">
        <w:trPr>
          <w:jc w:val="center"/>
        </w:trPr>
        <w:tc>
          <w:tcPr>
            <w:tcW w:w="9690" w:type="dxa"/>
            <w:gridSpan w:val="5"/>
          </w:tcPr>
          <w:p w14:paraId="33CBE16C" w14:textId="73D796A4" w:rsidR="00C74666" w:rsidRPr="007E222D" w:rsidRDefault="00C74666" w:rsidP="00C74666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Cs w:val="24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>Regulate Feed with Nutrients Supply</w:t>
            </w:r>
          </w:p>
        </w:tc>
      </w:tr>
      <w:tr w:rsidR="00C74666" w:rsidRPr="007E222D" w14:paraId="4550A986" w14:textId="77777777" w:rsidTr="001B41EA">
        <w:trPr>
          <w:jc w:val="center"/>
        </w:trPr>
        <w:tc>
          <w:tcPr>
            <w:tcW w:w="2122" w:type="dxa"/>
          </w:tcPr>
          <w:p w14:paraId="3C4E530B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I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1. </w:t>
            </w:r>
          </w:p>
          <w:p w14:paraId="51E47022" w14:textId="14AC97F5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Asses nutritional requirements</w:t>
            </w:r>
          </w:p>
        </w:tc>
        <w:tc>
          <w:tcPr>
            <w:tcW w:w="2056" w:type="dxa"/>
          </w:tcPr>
          <w:p w14:paraId="2E22C7A9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I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2. </w:t>
            </w:r>
          </w:p>
          <w:p w14:paraId="43AEB406" w14:textId="23D499F3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Manage feed storage  </w:t>
            </w:r>
          </w:p>
        </w:tc>
        <w:tc>
          <w:tcPr>
            <w:tcW w:w="1790" w:type="dxa"/>
          </w:tcPr>
          <w:p w14:paraId="7EC7CAE7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I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3. </w:t>
            </w:r>
          </w:p>
          <w:p w14:paraId="203D24B2" w14:textId="075263B5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Manage feed preparation and storage</w:t>
            </w:r>
          </w:p>
        </w:tc>
        <w:tc>
          <w:tcPr>
            <w:tcW w:w="1735" w:type="dxa"/>
          </w:tcPr>
          <w:p w14:paraId="4A7E9D4A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I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4. </w:t>
            </w:r>
          </w:p>
          <w:p w14:paraId="64B58453" w14:textId="51BFE9F1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Monitor feeding and growth</w:t>
            </w:r>
          </w:p>
        </w:tc>
        <w:tc>
          <w:tcPr>
            <w:tcW w:w="1987" w:type="dxa"/>
          </w:tcPr>
          <w:p w14:paraId="22A23ED1" w14:textId="1A3EE2AE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C74666" w:rsidRPr="007E222D" w14:paraId="29543F19" w14:textId="77777777" w:rsidTr="001B41EA">
        <w:trPr>
          <w:jc w:val="center"/>
        </w:trPr>
        <w:tc>
          <w:tcPr>
            <w:tcW w:w="9690" w:type="dxa"/>
            <w:gridSpan w:val="5"/>
          </w:tcPr>
          <w:p w14:paraId="445FC6A3" w14:textId="52FFD94F" w:rsidR="00C74666" w:rsidRPr="007E222D" w:rsidRDefault="00C74666" w:rsidP="00C74666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Cs w:val="24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>Maintain Machinery/Equipment</w:t>
            </w:r>
          </w:p>
        </w:tc>
      </w:tr>
      <w:tr w:rsidR="00C74666" w:rsidRPr="007E222D" w14:paraId="1BB3AFB9" w14:textId="77777777" w:rsidTr="001B41EA">
        <w:trPr>
          <w:jc w:val="center"/>
        </w:trPr>
        <w:tc>
          <w:tcPr>
            <w:tcW w:w="2122" w:type="dxa"/>
          </w:tcPr>
          <w:p w14:paraId="1A9C2214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J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>1.</w:t>
            </w:r>
          </w:p>
          <w:p w14:paraId="3E83B696" w14:textId="7664F872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Inspect machinery and equipment</w:t>
            </w:r>
          </w:p>
        </w:tc>
        <w:tc>
          <w:tcPr>
            <w:tcW w:w="2056" w:type="dxa"/>
          </w:tcPr>
          <w:p w14:paraId="7016A89C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J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2. </w:t>
            </w:r>
          </w:p>
          <w:p w14:paraId="5E00643E" w14:textId="37AFE045" w:rsidR="00C74666" w:rsidRPr="007E222D" w:rsidRDefault="0058715B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kern w:val="2"/>
                <w:sz w:val="22"/>
                <w14:ligatures w14:val="standardContextual"/>
              </w:rPr>
              <w:t>Execute maintenance of fish farm equipment</w:t>
            </w:r>
          </w:p>
        </w:tc>
        <w:tc>
          <w:tcPr>
            <w:tcW w:w="1790" w:type="dxa"/>
          </w:tcPr>
          <w:p w14:paraId="1FA45AEF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J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3. </w:t>
            </w:r>
          </w:p>
          <w:p w14:paraId="501290DD" w14:textId="6DB6FA11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Maintain hatchery and water control equipment</w:t>
            </w:r>
          </w:p>
        </w:tc>
        <w:tc>
          <w:tcPr>
            <w:tcW w:w="1735" w:type="dxa"/>
          </w:tcPr>
          <w:p w14:paraId="064B1CF0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J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4. </w:t>
            </w:r>
          </w:p>
          <w:p w14:paraId="734C4F2A" w14:textId="7F4146EE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Maintain machinery and tools in fish processing unit</w:t>
            </w:r>
          </w:p>
        </w:tc>
        <w:tc>
          <w:tcPr>
            <w:tcW w:w="1987" w:type="dxa"/>
          </w:tcPr>
          <w:p w14:paraId="7E84001D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J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5. </w:t>
            </w:r>
          </w:p>
          <w:p w14:paraId="5185F924" w14:textId="3AF62B97" w:rsidR="00C74666" w:rsidRPr="007E222D" w:rsidRDefault="0058715B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kern w:val="2"/>
                <w:sz w:val="22"/>
                <w14:ligatures w14:val="standardContextual"/>
              </w:rPr>
              <w:t>Carry out troubleshooting and repair of machinery/ equipment</w:t>
            </w:r>
          </w:p>
        </w:tc>
      </w:tr>
      <w:tr w:rsidR="00C74666" w:rsidRPr="007E222D" w14:paraId="067DCB8D" w14:textId="77777777" w:rsidTr="001B41EA">
        <w:trPr>
          <w:jc w:val="center"/>
        </w:trPr>
        <w:tc>
          <w:tcPr>
            <w:tcW w:w="9690" w:type="dxa"/>
            <w:gridSpan w:val="5"/>
          </w:tcPr>
          <w:p w14:paraId="06095E9B" w14:textId="5BEC2618" w:rsidR="00C74666" w:rsidRPr="007E222D" w:rsidRDefault="00AE4812" w:rsidP="00C74666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Conduct </w:t>
            </w:r>
            <w:r w:rsidR="00C74666"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>Fish Health Management</w:t>
            </w:r>
          </w:p>
          <w:p w14:paraId="0A6CAEE2" w14:textId="3329A0DB" w:rsidR="00C74666" w:rsidRPr="007E222D" w:rsidRDefault="00C74666" w:rsidP="00C74666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C74666" w:rsidRPr="007E222D" w14:paraId="7B144200" w14:textId="77777777" w:rsidTr="001B41EA">
        <w:trPr>
          <w:jc w:val="center"/>
        </w:trPr>
        <w:tc>
          <w:tcPr>
            <w:tcW w:w="2122" w:type="dxa"/>
          </w:tcPr>
          <w:p w14:paraId="4E9FCB98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lastRenderedPageBreak/>
              <w:t>K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1. </w:t>
            </w:r>
          </w:p>
          <w:p w14:paraId="57540F72" w14:textId="77777777" w:rsidR="0058715B" w:rsidRPr="007E222D" w:rsidRDefault="0058715B" w:rsidP="0058715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7E222D">
              <w:rPr>
                <w:rFonts w:ascii="Arial" w:hAnsi="Arial" w:cs="Arial"/>
                <w:sz w:val="22"/>
                <w:szCs w:val="22"/>
              </w:rPr>
              <w:t>Carryout fish health assessment</w:t>
            </w:r>
          </w:p>
          <w:p w14:paraId="36704DCD" w14:textId="3CFD2A7F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2056" w:type="dxa"/>
          </w:tcPr>
          <w:p w14:paraId="6B69C38A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K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2. </w:t>
            </w:r>
          </w:p>
          <w:p w14:paraId="0D657596" w14:textId="635267EC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Perform water quality test</w:t>
            </w:r>
          </w:p>
        </w:tc>
        <w:tc>
          <w:tcPr>
            <w:tcW w:w="1790" w:type="dxa"/>
          </w:tcPr>
          <w:p w14:paraId="5C7EB955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K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>3.</w:t>
            </w:r>
          </w:p>
          <w:p w14:paraId="085CB33E" w14:textId="725E0DC9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58715B" w:rsidRPr="007E222D">
              <w:rPr>
                <w:rFonts w:ascii="Arial" w:hAnsi="Arial" w:cs="Arial"/>
                <w:sz w:val="22"/>
                <w:lang w:val="en-US" w:bidi="hi-IN"/>
              </w:rPr>
              <w:t>Assess fish health to diagnose diseases</w:t>
            </w:r>
          </w:p>
        </w:tc>
        <w:tc>
          <w:tcPr>
            <w:tcW w:w="1735" w:type="dxa"/>
          </w:tcPr>
          <w:p w14:paraId="76DA2BD9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K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4. </w:t>
            </w:r>
          </w:p>
          <w:p w14:paraId="67550A64" w14:textId="2FFBAD0E" w:rsidR="00404BA6" w:rsidRPr="007E222D" w:rsidRDefault="0058715B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Execute fish disease management</w:t>
            </w:r>
            <w:r w:rsidRPr="007E222D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987" w:type="dxa"/>
          </w:tcPr>
          <w:p w14:paraId="447C995C" w14:textId="5053740A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C74666" w:rsidRPr="007E222D" w14:paraId="43CD834D" w14:textId="77777777" w:rsidTr="001B41EA">
        <w:trPr>
          <w:jc w:val="center"/>
        </w:trPr>
        <w:tc>
          <w:tcPr>
            <w:tcW w:w="9690" w:type="dxa"/>
            <w:gridSpan w:val="5"/>
          </w:tcPr>
          <w:p w14:paraId="210D9646" w14:textId="7E18072C" w:rsidR="00C74666" w:rsidRPr="007E222D" w:rsidRDefault="00950491" w:rsidP="00C74666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4"/>
                <w:lang w:val="en-AU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Carryout </w:t>
            </w:r>
            <w:r w:rsidR="00C74666" w:rsidRPr="007E222D">
              <w:rPr>
                <w:rFonts w:ascii="Arial" w:hAnsi="Arial" w:cs="Arial"/>
                <w:b/>
                <w:bCs/>
                <w:szCs w:val="24"/>
                <w:lang w:val="en-AU"/>
              </w:rPr>
              <w:t xml:space="preserve">Pre-Harvest to Post-Harvest Operations </w:t>
            </w:r>
          </w:p>
          <w:p w14:paraId="2F3C9FDC" w14:textId="6968484F" w:rsidR="00404BA6" w:rsidRPr="007E222D" w:rsidRDefault="00404BA6" w:rsidP="00404BA6">
            <w:pPr>
              <w:pStyle w:val="ListParagraph"/>
              <w:ind w:left="360"/>
              <w:rPr>
                <w:rFonts w:ascii="Arial" w:hAnsi="Arial" w:cs="Arial"/>
                <w:b/>
                <w:bCs/>
                <w:szCs w:val="24"/>
                <w:lang w:val="en-AU"/>
              </w:rPr>
            </w:pPr>
          </w:p>
        </w:tc>
      </w:tr>
      <w:tr w:rsidR="00C74666" w:rsidRPr="007E222D" w14:paraId="1FB26ADA" w14:textId="77777777" w:rsidTr="001B41E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B4D" w14:textId="77777777" w:rsidR="00020BA0" w:rsidRPr="001C05F3" w:rsidRDefault="000D5D09" w:rsidP="00C746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 w:rsidR="00C74666" w:rsidRPr="001C05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</w:p>
          <w:p w14:paraId="4EE03381" w14:textId="77777777" w:rsidR="0058715B" w:rsidRPr="007E222D" w:rsidRDefault="0058715B" w:rsidP="0058715B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7E222D">
              <w:rPr>
                <w:rFonts w:ascii="Arial" w:hAnsi="Arial" w:cs="Arial"/>
                <w:sz w:val="22"/>
                <w:szCs w:val="22"/>
              </w:rPr>
              <w:t>Develop fish harvesting plan</w:t>
            </w:r>
          </w:p>
          <w:p w14:paraId="7FBD2AFB" w14:textId="77777777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23A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L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2. </w:t>
            </w:r>
          </w:p>
          <w:p w14:paraId="1726D9C5" w14:textId="5581AAB7" w:rsidR="00C74666" w:rsidRPr="007E222D" w:rsidRDefault="0058715B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Execute harvesting operations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86D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L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3. </w:t>
            </w:r>
          </w:p>
          <w:p w14:paraId="487D1456" w14:textId="0168DC49" w:rsidR="00C74666" w:rsidRPr="007E222D" w:rsidRDefault="0058715B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Execute post-harvest processes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63885" w14:textId="77777777" w:rsidR="00020BA0" w:rsidRPr="001C05F3" w:rsidRDefault="000D5D09" w:rsidP="00C74666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L</w:t>
            </w:r>
            <w:r w:rsidR="00C74666" w:rsidRPr="001C05F3">
              <w:rPr>
                <w:rFonts w:ascii="Arial" w:hAnsi="Arial" w:cs="Arial"/>
                <w:b/>
                <w:bCs/>
                <w:sz w:val="22"/>
              </w:rPr>
              <w:t xml:space="preserve">4. </w:t>
            </w:r>
          </w:p>
          <w:p w14:paraId="018202CF" w14:textId="0DA51A7D" w:rsidR="00C74666" w:rsidRPr="007E222D" w:rsidRDefault="0058715B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Execute post-harvest preservation</w:t>
            </w:r>
          </w:p>
        </w:tc>
        <w:tc>
          <w:tcPr>
            <w:tcW w:w="1987" w:type="dxa"/>
          </w:tcPr>
          <w:p w14:paraId="73B27153" w14:textId="77777777" w:rsidR="00C74666" w:rsidRPr="007E222D" w:rsidRDefault="00C74666" w:rsidP="00C74666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0D5D09" w:rsidRPr="007E222D" w14:paraId="6882EB3D" w14:textId="77777777" w:rsidTr="00525E9E">
        <w:trPr>
          <w:jc w:val="center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8EEED" w14:textId="3976DF89" w:rsidR="000D5D09" w:rsidRPr="007E222D" w:rsidRDefault="00950491" w:rsidP="000D5D09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>Execute</w:t>
            </w:r>
            <w:r w:rsidR="000D5D09" w:rsidRPr="007E222D">
              <w:rPr>
                <w:rFonts w:ascii="Arial" w:hAnsi="Arial" w:cs="Arial"/>
                <w:b/>
                <w:bCs/>
                <w:szCs w:val="24"/>
              </w:rPr>
              <w:t xml:space="preserve"> Fish Marketing and Transportation</w:t>
            </w:r>
          </w:p>
        </w:tc>
      </w:tr>
      <w:tr w:rsidR="000D5D09" w:rsidRPr="007E222D" w14:paraId="4D4927F1" w14:textId="77777777" w:rsidTr="001B41E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E01" w14:textId="77777777" w:rsidR="00020BA0" w:rsidRPr="001C05F3" w:rsidRDefault="000D5D09" w:rsidP="000D5D09">
            <w:pPr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M1. </w:t>
            </w:r>
          </w:p>
          <w:p w14:paraId="76C773FD" w14:textId="57069CAA" w:rsidR="000D5D09" w:rsidRPr="007E222D" w:rsidRDefault="007D35CC" w:rsidP="000D5D09">
            <w:pPr>
              <w:rPr>
                <w:rFonts w:ascii="Arial" w:hAnsi="Arial" w:cs="Arial"/>
                <w:sz w:val="22"/>
                <w:szCs w:val="22"/>
              </w:rPr>
            </w:pPr>
            <w:r w:rsidRPr="007E222D">
              <w:rPr>
                <w:rFonts w:ascii="Arial" w:hAnsi="Arial" w:cs="Arial"/>
                <w:sz w:val="22"/>
                <w:szCs w:val="22"/>
              </w:rPr>
              <w:t>Conduct</w:t>
            </w:r>
            <w:r w:rsidR="000D5D09" w:rsidRPr="007E222D">
              <w:rPr>
                <w:rFonts w:ascii="Arial" w:hAnsi="Arial" w:cs="Arial"/>
                <w:sz w:val="22"/>
              </w:rPr>
              <w:t xml:space="preserve"> fish marketing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FD4" w14:textId="77777777" w:rsidR="00020BA0" w:rsidRPr="001C05F3" w:rsidRDefault="000D5D09" w:rsidP="000D5D09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M2. </w:t>
            </w:r>
          </w:p>
          <w:p w14:paraId="5CB9A233" w14:textId="225D00C2" w:rsidR="000D5D09" w:rsidRPr="007E222D" w:rsidRDefault="0058715B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Implement market analysis and pricing strategies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8B73" w14:textId="77777777" w:rsidR="00020BA0" w:rsidRPr="001C05F3" w:rsidRDefault="000D5D09" w:rsidP="000D5D09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M3. </w:t>
            </w:r>
          </w:p>
          <w:p w14:paraId="589070F1" w14:textId="47EFC587" w:rsidR="000D5D09" w:rsidRPr="007E222D" w:rsidRDefault="0058715B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lang w:val="en-US" w:bidi="hi-IN"/>
              </w:rPr>
              <w:t>Execute market transport operations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49B567" w14:textId="77777777" w:rsidR="000D5D09" w:rsidRPr="007E222D" w:rsidRDefault="000D5D09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87" w:type="dxa"/>
          </w:tcPr>
          <w:p w14:paraId="7EC100D0" w14:textId="77777777" w:rsidR="000D5D09" w:rsidRPr="007E222D" w:rsidRDefault="000D5D09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821630" w:rsidRPr="007E222D" w14:paraId="693C9E29" w14:textId="77777777" w:rsidTr="007F0DC4">
        <w:trPr>
          <w:jc w:val="center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7D53F" w14:textId="68967840" w:rsidR="00821630" w:rsidRPr="007E222D" w:rsidRDefault="00950491" w:rsidP="00821630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szCs w:val="24"/>
              </w:rPr>
              <w:t>Conduct</w:t>
            </w:r>
            <w:r w:rsidR="00821630" w:rsidRPr="007E222D">
              <w:rPr>
                <w:rFonts w:ascii="Arial" w:hAnsi="Arial" w:cs="Arial"/>
                <w:b/>
                <w:bCs/>
                <w:szCs w:val="24"/>
              </w:rPr>
              <w:t xml:space="preserve"> Fish Processing</w:t>
            </w:r>
          </w:p>
        </w:tc>
      </w:tr>
      <w:tr w:rsidR="00821630" w:rsidRPr="007E222D" w14:paraId="39281280" w14:textId="77777777" w:rsidTr="001B41E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A461" w14:textId="77777777" w:rsidR="00020BA0" w:rsidRPr="001C05F3" w:rsidRDefault="00821630" w:rsidP="00821630">
            <w:pPr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N1. </w:t>
            </w:r>
          </w:p>
          <w:p w14:paraId="20C7679A" w14:textId="0E44DC49" w:rsidR="00821630" w:rsidRPr="007E222D" w:rsidRDefault="007E222D" w:rsidP="00821630">
            <w:pPr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szCs w:val="22"/>
              </w:rPr>
              <w:t>Carry out handling of fresh fish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881" w14:textId="77777777" w:rsidR="00020BA0" w:rsidRPr="001C05F3" w:rsidRDefault="0082163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N2. </w:t>
            </w:r>
          </w:p>
          <w:p w14:paraId="1CDE46A7" w14:textId="65FE34BB" w:rsidR="00821630" w:rsidRPr="007E222D" w:rsidRDefault="007E222D" w:rsidP="0082163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Execute fish cleaning operations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68C" w14:textId="77777777" w:rsidR="00020BA0" w:rsidRPr="001C05F3" w:rsidRDefault="0082163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N3.</w:t>
            </w:r>
          </w:p>
          <w:p w14:paraId="164947FE" w14:textId="526058DE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7E222D" w:rsidRPr="007E222D">
              <w:rPr>
                <w:rFonts w:ascii="Arial" w:hAnsi="Arial" w:cs="Arial"/>
                <w:sz w:val="22"/>
              </w:rPr>
              <w:t>Carry out fish filleting and cutting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E2BEA0" w14:textId="77777777" w:rsidR="00020BA0" w:rsidRPr="001C05F3" w:rsidRDefault="0082163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>N4.</w:t>
            </w:r>
          </w:p>
          <w:p w14:paraId="145B8E27" w14:textId="339A1E35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 xml:space="preserve"> </w:t>
            </w:r>
            <w:r w:rsidR="007E222D" w:rsidRPr="007E222D">
              <w:rPr>
                <w:rFonts w:ascii="Arial" w:hAnsi="Arial" w:cs="Arial"/>
                <w:sz w:val="22"/>
              </w:rPr>
              <w:t>Apply fish preservation techniques</w:t>
            </w:r>
          </w:p>
        </w:tc>
        <w:tc>
          <w:tcPr>
            <w:tcW w:w="1987" w:type="dxa"/>
          </w:tcPr>
          <w:p w14:paraId="1B315363" w14:textId="77777777" w:rsidR="00020BA0" w:rsidRPr="001C05F3" w:rsidRDefault="0082163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N5. </w:t>
            </w:r>
          </w:p>
          <w:p w14:paraId="17692E76" w14:textId="3C53133A" w:rsidR="00821630" w:rsidRPr="007E222D" w:rsidRDefault="007E222D" w:rsidP="0082163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Execute fish product processing</w:t>
            </w:r>
          </w:p>
        </w:tc>
      </w:tr>
      <w:tr w:rsidR="00821630" w:rsidRPr="007E222D" w14:paraId="28EDECB4" w14:textId="77777777" w:rsidTr="001B41E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984" w14:textId="77777777" w:rsidR="00020BA0" w:rsidRPr="001C05F3" w:rsidRDefault="00821630" w:rsidP="000D5D09">
            <w:pPr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N6. </w:t>
            </w:r>
          </w:p>
          <w:p w14:paraId="53A51127" w14:textId="7E1AEFE2" w:rsidR="00020BA0" w:rsidRPr="007E222D" w:rsidRDefault="007E222D" w:rsidP="000D5D09">
            <w:pPr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  <w:szCs w:val="22"/>
              </w:rPr>
              <w:t>Implement food safety and quality assurance procedures</w:t>
            </w:r>
            <w:r w:rsidRPr="007E222D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0778" w14:textId="74071F0F" w:rsidR="007E222D" w:rsidRPr="001C05F3" w:rsidRDefault="007E222D" w:rsidP="007E222D">
            <w:pPr>
              <w:rPr>
                <w:rFonts w:ascii="Arial" w:hAnsi="Arial" w:cs="Arial"/>
                <w:b/>
                <w:bCs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sz w:val="22"/>
              </w:rPr>
              <w:t xml:space="preserve">N7. </w:t>
            </w:r>
          </w:p>
          <w:p w14:paraId="7E8FD603" w14:textId="2E228240" w:rsidR="00821630" w:rsidRPr="007E222D" w:rsidRDefault="007E222D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sz w:val="22"/>
              </w:rPr>
              <w:t>Perform waste management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30EA" w14:textId="77777777" w:rsidR="00821630" w:rsidRPr="007E222D" w:rsidRDefault="00821630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EB7CB7" w14:textId="77777777" w:rsidR="00821630" w:rsidRPr="007E222D" w:rsidRDefault="00821630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  <w:tc>
          <w:tcPr>
            <w:tcW w:w="1987" w:type="dxa"/>
          </w:tcPr>
          <w:p w14:paraId="101C4E20" w14:textId="77777777" w:rsidR="00821630" w:rsidRPr="007E222D" w:rsidRDefault="00821630" w:rsidP="000D5D09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821630" w:rsidRPr="007E222D" w14:paraId="36C750F8" w14:textId="77777777" w:rsidTr="006F0B35">
        <w:trPr>
          <w:jc w:val="center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17F1" w14:textId="1BAD5CCA" w:rsidR="00821630" w:rsidRPr="007E222D" w:rsidRDefault="00821630" w:rsidP="00821630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Develop Entrepreneurial Skills</w:t>
            </w:r>
          </w:p>
        </w:tc>
      </w:tr>
      <w:tr w:rsidR="00821630" w:rsidRPr="007E222D" w14:paraId="6751D97A" w14:textId="77777777" w:rsidTr="001B41E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3FB" w14:textId="08B7631F" w:rsidR="00020BA0" w:rsidRPr="001C05F3" w:rsidRDefault="00020BA0" w:rsidP="00821630">
            <w:pPr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1. </w:t>
            </w:r>
          </w:p>
          <w:p w14:paraId="19ED3CAA" w14:textId="61A09CDC" w:rsidR="00821630" w:rsidRPr="007E222D" w:rsidRDefault="00821630" w:rsidP="00821630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>Conduct market survey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BF25" w14:textId="77777777" w:rsidR="00020BA0" w:rsidRPr="001C05F3" w:rsidRDefault="00020BA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2. </w:t>
            </w:r>
          </w:p>
          <w:p w14:paraId="3D3D0E84" w14:textId="22F26D4C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>Establish business opportunities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368" w14:textId="77777777" w:rsidR="00020BA0" w:rsidRPr="001C05F3" w:rsidRDefault="00020BA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3.</w:t>
            </w:r>
          </w:p>
          <w:p w14:paraId="6A629FBD" w14:textId="60506EFF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 xml:space="preserve"> Seek for the required funds to establish the business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1302D" w14:textId="77777777" w:rsidR="00020BA0" w:rsidRPr="001C05F3" w:rsidRDefault="00020BA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4. </w:t>
            </w:r>
          </w:p>
          <w:p w14:paraId="649701EE" w14:textId="464CD3AB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>Prepare business plan</w:t>
            </w:r>
          </w:p>
        </w:tc>
        <w:tc>
          <w:tcPr>
            <w:tcW w:w="1987" w:type="dxa"/>
          </w:tcPr>
          <w:p w14:paraId="1ACD03D4" w14:textId="77777777" w:rsidR="00020BA0" w:rsidRPr="001C05F3" w:rsidRDefault="00020BA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5.</w:t>
            </w:r>
          </w:p>
          <w:p w14:paraId="1031F35C" w14:textId="0781D4CA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 xml:space="preserve"> Implement marketing activities</w:t>
            </w:r>
          </w:p>
        </w:tc>
      </w:tr>
      <w:tr w:rsidR="00821630" w:rsidRPr="007E222D" w14:paraId="58DB219A" w14:textId="77777777" w:rsidTr="001B41E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F971" w14:textId="77777777" w:rsidR="00020BA0" w:rsidRPr="001C05F3" w:rsidRDefault="00020BA0" w:rsidP="00821630">
            <w:pPr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6.</w:t>
            </w:r>
          </w:p>
          <w:p w14:paraId="23972F71" w14:textId="4618A991" w:rsidR="00821630" w:rsidRPr="007E222D" w:rsidRDefault="00821630" w:rsidP="00821630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 xml:space="preserve"> Evaluate marketing performance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FA1" w14:textId="77777777" w:rsidR="00020BA0" w:rsidRPr="001C05F3" w:rsidRDefault="00020BA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7. </w:t>
            </w:r>
          </w:p>
          <w:p w14:paraId="7A03C183" w14:textId="6DC72EC0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>Develop business promotion technique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818" w14:textId="77777777" w:rsidR="00020BA0" w:rsidRPr="001C05F3" w:rsidRDefault="00020BA0" w:rsidP="00821630">
            <w:pPr>
              <w:pStyle w:val="BodyText"/>
              <w:ind w:right="173"/>
              <w:rPr>
                <w:rFonts w:ascii="Arial" w:hAnsi="Arial" w:cs="Arial"/>
                <w:b/>
                <w:bCs/>
                <w:color w:val="000000" w:themeColor="text1"/>
                <w:sz w:val="22"/>
              </w:rPr>
            </w:pPr>
            <w:r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O</w:t>
            </w:r>
            <w:r w:rsidR="00821630" w:rsidRPr="001C05F3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8. </w:t>
            </w:r>
          </w:p>
          <w:p w14:paraId="7D23B905" w14:textId="3D81EAFA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  <w:r w:rsidRPr="007E222D">
              <w:rPr>
                <w:rFonts w:ascii="Arial" w:hAnsi="Arial" w:cs="Arial"/>
                <w:color w:val="000000" w:themeColor="text1"/>
                <w:sz w:val="22"/>
              </w:rPr>
              <w:t>Develop business competition skills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DED86" w14:textId="77777777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987" w:type="dxa"/>
          </w:tcPr>
          <w:p w14:paraId="200E1F7F" w14:textId="77777777" w:rsidR="00821630" w:rsidRPr="007E222D" w:rsidRDefault="00821630" w:rsidP="00821630">
            <w:pPr>
              <w:pStyle w:val="BodyText"/>
              <w:ind w:right="173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0D5D09" w:rsidRPr="007E222D" w14:paraId="2E19005F" w14:textId="77777777" w:rsidTr="001B41EA">
        <w:trPr>
          <w:jc w:val="center"/>
        </w:trPr>
        <w:tc>
          <w:tcPr>
            <w:tcW w:w="9690" w:type="dxa"/>
            <w:gridSpan w:val="5"/>
          </w:tcPr>
          <w:p w14:paraId="631EC283" w14:textId="7CD503C1" w:rsidR="000D5D09" w:rsidRPr="007E222D" w:rsidRDefault="000D5D09" w:rsidP="000D5D09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sz w:val="22"/>
              </w:rPr>
            </w:pPr>
            <w:r w:rsidRPr="007E222D">
              <w:rPr>
                <w:rFonts w:ascii="Arial" w:hAnsi="Arial" w:cs="Arial"/>
                <w:b/>
                <w:bCs/>
              </w:rPr>
              <w:t>On Job Training</w:t>
            </w:r>
          </w:p>
        </w:tc>
      </w:tr>
    </w:tbl>
    <w:p w14:paraId="7D0E0D30" w14:textId="77777777" w:rsidR="00774765" w:rsidRPr="007E222D" w:rsidRDefault="00774765" w:rsidP="00774765">
      <w:pPr>
        <w:pStyle w:val="BodyText"/>
        <w:ind w:left="1050"/>
        <w:rPr>
          <w:rFonts w:ascii="Arial" w:hAnsi="Arial" w:cs="Arial"/>
          <w:sz w:val="22"/>
        </w:rPr>
      </w:pPr>
    </w:p>
    <w:p w14:paraId="2457533D" w14:textId="77777777" w:rsidR="00774765" w:rsidRPr="007E222D" w:rsidRDefault="00774765">
      <w:pPr>
        <w:jc w:val="center"/>
        <w:rPr>
          <w:rFonts w:ascii="Arial" w:hAnsi="Arial" w:cs="Arial"/>
          <w:sz w:val="28"/>
          <w:szCs w:val="28"/>
        </w:rPr>
      </w:pPr>
    </w:p>
    <w:p w14:paraId="1E5C9ED0" w14:textId="77777777" w:rsidR="00774765" w:rsidRPr="007E222D" w:rsidRDefault="00774765">
      <w:pPr>
        <w:jc w:val="center"/>
        <w:rPr>
          <w:rFonts w:ascii="Arial" w:hAnsi="Arial" w:cs="Arial"/>
          <w:sz w:val="28"/>
          <w:szCs w:val="28"/>
        </w:rPr>
      </w:pPr>
    </w:p>
    <w:p w14:paraId="161D4651" w14:textId="77777777" w:rsidR="00774765" w:rsidRPr="007E222D" w:rsidRDefault="00774765">
      <w:pPr>
        <w:jc w:val="center"/>
        <w:rPr>
          <w:rFonts w:ascii="Arial" w:hAnsi="Arial" w:cs="Arial"/>
          <w:sz w:val="28"/>
          <w:szCs w:val="28"/>
        </w:rPr>
      </w:pPr>
    </w:p>
    <w:p w14:paraId="5877AE82" w14:textId="77777777" w:rsidR="00774765" w:rsidRPr="007E222D" w:rsidRDefault="00774765">
      <w:pPr>
        <w:jc w:val="center"/>
        <w:rPr>
          <w:rFonts w:ascii="Arial" w:hAnsi="Arial" w:cs="Arial"/>
          <w:sz w:val="28"/>
          <w:szCs w:val="28"/>
        </w:rPr>
      </w:pPr>
    </w:p>
    <w:p w14:paraId="689CFD08" w14:textId="77777777" w:rsidR="00774765" w:rsidRPr="007E222D" w:rsidRDefault="00774765">
      <w:pPr>
        <w:jc w:val="center"/>
        <w:rPr>
          <w:rFonts w:ascii="Arial" w:hAnsi="Arial" w:cs="Arial"/>
          <w:sz w:val="28"/>
          <w:szCs w:val="28"/>
        </w:rPr>
      </w:pPr>
    </w:p>
    <w:p w14:paraId="555363D1" w14:textId="77777777" w:rsidR="00774765" w:rsidRPr="007E222D" w:rsidRDefault="00774765">
      <w:pPr>
        <w:jc w:val="center"/>
        <w:rPr>
          <w:rFonts w:ascii="Arial" w:hAnsi="Arial" w:cs="Arial"/>
          <w:sz w:val="28"/>
          <w:szCs w:val="28"/>
        </w:rPr>
      </w:pPr>
    </w:p>
    <w:sectPr w:rsidR="00774765" w:rsidRPr="007E222D" w:rsidSect="00AC644C">
      <w:footerReference w:type="default" r:id="rId8"/>
      <w:footerReference w:type="first" r:id="rId9"/>
      <w:pgSz w:w="11909" w:h="16834"/>
      <w:pgMar w:top="1152" w:right="1019" w:bottom="1152" w:left="1152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E7A7A" w14:textId="77777777" w:rsidR="00D22116" w:rsidRDefault="00D22116" w:rsidP="00294AA6">
      <w:r>
        <w:separator/>
      </w:r>
    </w:p>
  </w:endnote>
  <w:endnote w:type="continuationSeparator" w:id="0">
    <w:p w14:paraId="20924411" w14:textId="77777777" w:rsidR="00D22116" w:rsidRDefault="00D22116" w:rsidP="0029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0256" w14:textId="1F02B051" w:rsidR="007A5A24" w:rsidRPr="007A5A24" w:rsidRDefault="007A5A24" w:rsidP="007A5A24">
    <w:pPr>
      <w:pStyle w:val="Footer"/>
    </w:pPr>
    <w:r w:rsidRPr="007A5A24">
      <w:rPr>
        <w:rFonts w:ascii="Arial" w:hAnsi="Arial" w:cs="Arial"/>
        <w:sz w:val="22"/>
      </w:rPr>
      <w:t>OP Aquaculture Technician (Hatchery/Farm) Level -4</w:t>
    </w:r>
  </w:p>
  <w:p w14:paraId="24343FD0" w14:textId="60BE63B0" w:rsidR="007A5A24" w:rsidRDefault="007A5A24">
    <w:pPr>
      <w:pStyle w:val="Footer"/>
    </w:pPr>
  </w:p>
  <w:p w14:paraId="693161AF" w14:textId="77777777" w:rsidR="007A5A24" w:rsidRDefault="007A5A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9278" w14:textId="4532E6E5" w:rsidR="007A5A24" w:rsidRPr="007A5A24" w:rsidRDefault="007A5A24">
    <w:pPr>
      <w:pStyle w:val="Footer"/>
    </w:pPr>
    <w:r w:rsidRPr="007A5A24">
      <w:rPr>
        <w:rFonts w:ascii="Arial" w:hAnsi="Arial" w:cs="Arial"/>
        <w:sz w:val="22"/>
      </w:rPr>
      <w:t>OP Aquaculture Technician (Hatchery/Farm) Level -4</w:t>
    </w:r>
  </w:p>
  <w:p w14:paraId="22A39A6A" w14:textId="77777777" w:rsidR="007A5A24" w:rsidRDefault="007A5A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FBC30" w14:textId="77777777" w:rsidR="00D22116" w:rsidRDefault="00D22116" w:rsidP="00294AA6">
      <w:r>
        <w:separator/>
      </w:r>
    </w:p>
  </w:footnote>
  <w:footnote w:type="continuationSeparator" w:id="0">
    <w:p w14:paraId="38C012BE" w14:textId="77777777" w:rsidR="00D22116" w:rsidRDefault="00D22116" w:rsidP="00294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47"/>
    <w:multiLevelType w:val="multilevel"/>
    <w:tmpl w:val="AF34E85E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D5A8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295E3B"/>
    <w:multiLevelType w:val="hybridMultilevel"/>
    <w:tmpl w:val="978E9422"/>
    <w:lvl w:ilvl="0" w:tplc="6D9ECFD4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D310E"/>
    <w:multiLevelType w:val="hybridMultilevel"/>
    <w:tmpl w:val="526A2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70BC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0E54987"/>
    <w:multiLevelType w:val="hybridMultilevel"/>
    <w:tmpl w:val="FB34B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7" w15:restartNumberingAfterBreak="0">
    <w:nsid w:val="19DB26FF"/>
    <w:multiLevelType w:val="multilevel"/>
    <w:tmpl w:val="88F6AAD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E322DC0"/>
    <w:multiLevelType w:val="hybridMultilevel"/>
    <w:tmpl w:val="9238F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10" w15:restartNumberingAfterBreak="0">
    <w:nsid w:val="21FF7973"/>
    <w:multiLevelType w:val="multilevel"/>
    <w:tmpl w:val="577E1026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4917E70"/>
    <w:multiLevelType w:val="multilevel"/>
    <w:tmpl w:val="9C6EB8A0"/>
    <w:lvl w:ilvl="0">
      <w:start w:val="8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7011C7A"/>
    <w:multiLevelType w:val="multilevel"/>
    <w:tmpl w:val="17CEB304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A3434D8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F157ADE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0987F6C"/>
    <w:multiLevelType w:val="hybridMultilevel"/>
    <w:tmpl w:val="6A5EFBC8"/>
    <w:lvl w:ilvl="0" w:tplc="1754768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C74A5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8440D42"/>
    <w:multiLevelType w:val="hybridMultilevel"/>
    <w:tmpl w:val="B75859F0"/>
    <w:lvl w:ilvl="0" w:tplc="949E0C5E">
      <w:start w:val="1"/>
      <w:numFmt w:val="decimal"/>
      <w:lvlText w:val="CU%1."/>
      <w:lvlJc w:val="center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A2D16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5D47D1A"/>
    <w:multiLevelType w:val="multilevel"/>
    <w:tmpl w:val="B958E4BC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5DD5735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92D6670"/>
    <w:multiLevelType w:val="hybridMultilevel"/>
    <w:tmpl w:val="F0E299DA"/>
    <w:lvl w:ilvl="0" w:tplc="949E0C5E">
      <w:start w:val="1"/>
      <w:numFmt w:val="decimal"/>
      <w:lvlText w:val="CU%1."/>
      <w:lvlJc w:val="center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90BB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34F6685"/>
    <w:multiLevelType w:val="hybridMultilevel"/>
    <w:tmpl w:val="768E96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D7B27"/>
    <w:multiLevelType w:val="hybridMultilevel"/>
    <w:tmpl w:val="DA86F166"/>
    <w:lvl w:ilvl="0" w:tplc="7352A5A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1F19F4"/>
    <w:multiLevelType w:val="hybridMultilevel"/>
    <w:tmpl w:val="52B2DCE8"/>
    <w:lvl w:ilvl="0" w:tplc="746A62E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CF6B0B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75368724">
    <w:abstractNumId w:val="9"/>
  </w:num>
  <w:num w:numId="2" w16cid:durableId="70544364">
    <w:abstractNumId w:val="20"/>
  </w:num>
  <w:num w:numId="3" w16cid:durableId="107746137">
    <w:abstractNumId w:val="18"/>
  </w:num>
  <w:num w:numId="4" w16cid:durableId="388770819">
    <w:abstractNumId w:val="24"/>
  </w:num>
  <w:num w:numId="5" w16cid:durableId="1616670337">
    <w:abstractNumId w:val="0"/>
  </w:num>
  <w:num w:numId="6" w16cid:durableId="856163751">
    <w:abstractNumId w:val="7"/>
  </w:num>
  <w:num w:numId="7" w16cid:durableId="567233561">
    <w:abstractNumId w:val="21"/>
  </w:num>
  <w:num w:numId="8" w16cid:durableId="831993858">
    <w:abstractNumId w:val="12"/>
  </w:num>
  <w:num w:numId="9" w16cid:durableId="1833713413">
    <w:abstractNumId w:val="25"/>
  </w:num>
  <w:num w:numId="10" w16cid:durableId="1204827080">
    <w:abstractNumId w:val="11"/>
  </w:num>
  <w:num w:numId="11" w16cid:durableId="1815097399">
    <w:abstractNumId w:val="16"/>
  </w:num>
  <w:num w:numId="12" w16cid:durableId="1006522084">
    <w:abstractNumId w:val="28"/>
  </w:num>
  <w:num w:numId="13" w16cid:durableId="15545361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6573539">
    <w:abstractNumId w:val="22"/>
  </w:num>
  <w:num w:numId="15" w16cid:durableId="2023775503">
    <w:abstractNumId w:val="29"/>
  </w:num>
  <w:num w:numId="16" w16cid:durableId="863441567">
    <w:abstractNumId w:val="13"/>
  </w:num>
  <w:num w:numId="17" w16cid:durableId="1045179204">
    <w:abstractNumId w:val="1"/>
  </w:num>
  <w:num w:numId="18" w16cid:durableId="778644610">
    <w:abstractNumId w:val="14"/>
  </w:num>
  <w:num w:numId="19" w16cid:durableId="2066025458">
    <w:abstractNumId w:val="15"/>
  </w:num>
  <w:num w:numId="20" w16cid:durableId="1684165209">
    <w:abstractNumId w:val="4"/>
  </w:num>
  <w:num w:numId="21" w16cid:durableId="1735467574">
    <w:abstractNumId w:val="17"/>
  </w:num>
  <w:num w:numId="22" w16cid:durableId="443036568">
    <w:abstractNumId w:val="10"/>
  </w:num>
  <w:num w:numId="23" w16cid:durableId="1583101933">
    <w:abstractNumId w:val="27"/>
  </w:num>
  <w:num w:numId="24" w16cid:durableId="495390122">
    <w:abstractNumId w:val="6"/>
  </w:num>
  <w:num w:numId="25" w16cid:durableId="946083163">
    <w:abstractNumId w:val="3"/>
  </w:num>
  <w:num w:numId="26" w16cid:durableId="513879116">
    <w:abstractNumId w:val="5"/>
  </w:num>
  <w:num w:numId="27" w16cid:durableId="1057361549">
    <w:abstractNumId w:val="26"/>
  </w:num>
  <w:num w:numId="28" w16cid:durableId="1140151378">
    <w:abstractNumId w:val="8"/>
  </w:num>
  <w:num w:numId="29" w16cid:durableId="612833115">
    <w:abstractNumId w:val="23"/>
  </w:num>
  <w:num w:numId="30" w16cid:durableId="105134321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AA"/>
    <w:rsid w:val="00000B23"/>
    <w:rsid w:val="00001511"/>
    <w:rsid w:val="00002E76"/>
    <w:rsid w:val="000036A7"/>
    <w:rsid w:val="00004E98"/>
    <w:rsid w:val="000117F1"/>
    <w:rsid w:val="00013726"/>
    <w:rsid w:val="00014457"/>
    <w:rsid w:val="000149A1"/>
    <w:rsid w:val="00014B89"/>
    <w:rsid w:val="0001602C"/>
    <w:rsid w:val="00016153"/>
    <w:rsid w:val="00017D8B"/>
    <w:rsid w:val="00020BA0"/>
    <w:rsid w:val="00022FC2"/>
    <w:rsid w:val="0002354A"/>
    <w:rsid w:val="00023689"/>
    <w:rsid w:val="00024D5B"/>
    <w:rsid w:val="000256D9"/>
    <w:rsid w:val="00025B85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0AB3"/>
    <w:rsid w:val="000539E8"/>
    <w:rsid w:val="000543B7"/>
    <w:rsid w:val="00056774"/>
    <w:rsid w:val="000617F6"/>
    <w:rsid w:val="00062717"/>
    <w:rsid w:val="000664CB"/>
    <w:rsid w:val="000710D8"/>
    <w:rsid w:val="000721BA"/>
    <w:rsid w:val="00077CBF"/>
    <w:rsid w:val="0008144C"/>
    <w:rsid w:val="00082011"/>
    <w:rsid w:val="00082BDD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5540"/>
    <w:rsid w:val="000A6515"/>
    <w:rsid w:val="000A6A9D"/>
    <w:rsid w:val="000A7D0A"/>
    <w:rsid w:val="000B12B1"/>
    <w:rsid w:val="000B3BE2"/>
    <w:rsid w:val="000B40F6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48EF"/>
    <w:rsid w:val="000D4F62"/>
    <w:rsid w:val="000D5D09"/>
    <w:rsid w:val="000D62B9"/>
    <w:rsid w:val="000D76AE"/>
    <w:rsid w:val="000E095C"/>
    <w:rsid w:val="000E0F84"/>
    <w:rsid w:val="000E2B77"/>
    <w:rsid w:val="000E3757"/>
    <w:rsid w:val="000E4A63"/>
    <w:rsid w:val="000E5654"/>
    <w:rsid w:val="000E5A48"/>
    <w:rsid w:val="000E5A7A"/>
    <w:rsid w:val="000E631C"/>
    <w:rsid w:val="000E7A99"/>
    <w:rsid w:val="000F18D2"/>
    <w:rsid w:val="000F483F"/>
    <w:rsid w:val="001010AE"/>
    <w:rsid w:val="00102A47"/>
    <w:rsid w:val="0010301C"/>
    <w:rsid w:val="001107F0"/>
    <w:rsid w:val="00110D8E"/>
    <w:rsid w:val="00111850"/>
    <w:rsid w:val="001143C3"/>
    <w:rsid w:val="001156CF"/>
    <w:rsid w:val="00116F0A"/>
    <w:rsid w:val="0012087A"/>
    <w:rsid w:val="00125543"/>
    <w:rsid w:val="00127129"/>
    <w:rsid w:val="00127256"/>
    <w:rsid w:val="00130281"/>
    <w:rsid w:val="00130AD7"/>
    <w:rsid w:val="00131683"/>
    <w:rsid w:val="001322C9"/>
    <w:rsid w:val="00132BBB"/>
    <w:rsid w:val="00132CE8"/>
    <w:rsid w:val="00132DA9"/>
    <w:rsid w:val="00134D61"/>
    <w:rsid w:val="001362AB"/>
    <w:rsid w:val="001367C6"/>
    <w:rsid w:val="001372DC"/>
    <w:rsid w:val="00144FFB"/>
    <w:rsid w:val="00145DB5"/>
    <w:rsid w:val="00147A6D"/>
    <w:rsid w:val="001507C7"/>
    <w:rsid w:val="00155408"/>
    <w:rsid w:val="001567FA"/>
    <w:rsid w:val="00160CB6"/>
    <w:rsid w:val="00161A84"/>
    <w:rsid w:val="00162557"/>
    <w:rsid w:val="00166FAB"/>
    <w:rsid w:val="001714EE"/>
    <w:rsid w:val="00171CDA"/>
    <w:rsid w:val="00174155"/>
    <w:rsid w:val="00174669"/>
    <w:rsid w:val="00180039"/>
    <w:rsid w:val="001801BF"/>
    <w:rsid w:val="001806CC"/>
    <w:rsid w:val="0018154B"/>
    <w:rsid w:val="00182AC2"/>
    <w:rsid w:val="00183F61"/>
    <w:rsid w:val="001846E1"/>
    <w:rsid w:val="0018588D"/>
    <w:rsid w:val="00186EE9"/>
    <w:rsid w:val="00190EED"/>
    <w:rsid w:val="00191F85"/>
    <w:rsid w:val="00192310"/>
    <w:rsid w:val="00195603"/>
    <w:rsid w:val="00196DAC"/>
    <w:rsid w:val="0019778B"/>
    <w:rsid w:val="001A0316"/>
    <w:rsid w:val="001A55B4"/>
    <w:rsid w:val="001A63CA"/>
    <w:rsid w:val="001A6F8D"/>
    <w:rsid w:val="001B0B28"/>
    <w:rsid w:val="001B0E65"/>
    <w:rsid w:val="001B3635"/>
    <w:rsid w:val="001B3B40"/>
    <w:rsid w:val="001B41EA"/>
    <w:rsid w:val="001B6CDC"/>
    <w:rsid w:val="001C05F3"/>
    <w:rsid w:val="001C0910"/>
    <w:rsid w:val="001C2C20"/>
    <w:rsid w:val="001C6292"/>
    <w:rsid w:val="001C6BCA"/>
    <w:rsid w:val="001C7111"/>
    <w:rsid w:val="001C79E9"/>
    <w:rsid w:val="001C7A8B"/>
    <w:rsid w:val="001D20A2"/>
    <w:rsid w:val="001D2C7E"/>
    <w:rsid w:val="001D3F7B"/>
    <w:rsid w:val="001D4BA2"/>
    <w:rsid w:val="001D6D99"/>
    <w:rsid w:val="001D7A7F"/>
    <w:rsid w:val="001E26A8"/>
    <w:rsid w:val="001E4DCA"/>
    <w:rsid w:val="001E67B9"/>
    <w:rsid w:val="001E7EC8"/>
    <w:rsid w:val="001F1A90"/>
    <w:rsid w:val="001F2AD9"/>
    <w:rsid w:val="001F2E6C"/>
    <w:rsid w:val="001F342F"/>
    <w:rsid w:val="001F5B1C"/>
    <w:rsid w:val="00204138"/>
    <w:rsid w:val="002051B8"/>
    <w:rsid w:val="002057D6"/>
    <w:rsid w:val="00205B9F"/>
    <w:rsid w:val="002061F5"/>
    <w:rsid w:val="00206626"/>
    <w:rsid w:val="00206AE7"/>
    <w:rsid w:val="002070E8"/>
    <w:rsid w:val="00207BFF"/>
    <w:rsid w:val="00210429"/>
    <w:rsid w:val="00210501"/>
    <w:rsid w:val="00212F3D"/>
    <w:rsid w:val="002143D8"/>
    <w:rsid w:val="00214C06"/>
    <w:rsid w:val="0021516B"/>
    <w:rsid w:val="00215175"/>
    <w:rsid w:val="0021585D"/>
    <w:rsid w:val="002207B8"/>
    <w:rsid w:val="00220966"/>
    <w:rsid w:val="00220B84"/>
    <w:rsid w:val="00225358"/>
    <w:rsid w:val="0022556A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072"/>
    <w:rsid w:val="00237358"/>
    <w:rsid w:val="00237753"/>
    <w:rsid w:val="00240CA3"/>
    <w:rsid w:val="00244E87"/>
    <w:rsid w:val="00246EAA"/>
    <w:rsid w:val="00247644"/>
    <w:rsid w:val="00250685"/>
    <w:rsid w:val="00250D7B"/>
    <w:rsid w:val="0025137E"/>
    <w:rsid w:val="00251FC7"/>
    <w:rsid w:val="00255AAA"/>
    <w:rsid w:val="00260C68"/>
    <w:rsid w:val="00262E66"/>
    <w:rsid w:val="002639C1"/>
    <w:rsid w:val="0026498E"/>
    <w:rsid w:val="00267C25"/>
    <w:rsid w:val="00272341"/>
    <w:rsid w:val="0027234D"/>
    <w:rsid w:val="00280906"/>
    <w:rsid w:val="002816B4"/>
    <w:rsid w:val="002825DB"/>
    <w:rsid w:val="00282C10"/>
    <w:rsid w:val="002839E1"/>
    <w:rsid w:val="00287E48"/>
    <w:rsid w:val="00290304"/>
    <w:rsid w:val="002940BA"/>
    <w:rsid w:val="002940EC"/>
    <w:rsid w:val="00294AA6"/>
    <w:rsid w:val="00295F92"/>
    <w:rsid w:val="00296417"/>
    <w:rsid w:val="0029647D"/>
    <w:rsid w:val="0029720B"/>
    <w:rsid w:val="00297C6B"/>
    <w:rsid w:val="002A00E7"/>
    <w:rsid w:val="002A06F3"/>
    <w:rsid w:val="002A1386"/>
    <w:rsid w:val="002A3B09"/>
    <w:rsid w:val="002A78CE"/>
    <w:rsid w:val="002B0862"/>
    <w:rsid w:val="002B1300"/>
    <w:rsid w:val="002B1E09"/>
    <w:rsid w:val="002B4F02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3A70"/>
    <w:rsid w:val="002D5030"/>
    <w:rsid w:val="002E0996"/>
    <w:rsid w:val="002E14E2"/>
    <w:rsid w:val="002E320F"/>
    <w:rsid w:val="002E78E3"/>
    <w:rsid w:val="002E7D12"/>
    <w:rsid w:val="002F0BDB"/>
    <w:rsid w:val="002F0C58"/>
    <w:rsid w:val="002F31DF"/>
    <w:rsid w:val="002F3473"/>
    <w:rsid w:val="002F52A3"/>
    <w:rsid w:val="002F6261"/>
    <w:rsid w:val="002F658E"/>
    <w:rsid w:val="002F6780"/>
    <w:rsid w:val="002F6E08"/>
    <w:rsid w:val="002F72A2"/>
    <w:rsid w:val="003012BF"/>
    <w:rsid w:val="00301377"/>
    <w:rsid w:val="003023F2"/>
    <w:rsid w:val="003032CA"/>
    <w:rsid w:val="003036A4"/>
    <w:rsid w:val="00304530"/>
    <w:rsid w:val="00305604"/>
    <w:rsid w:val="0030578C"/>
    <w:rsid w:val="00307431"/>
    <w:rsid w:val="00307878"/>
    <w:rsid w:val="00310BB1"/>
    <w:rsid w:val="003111C6"/>
    <w:rsid w:val="003126E4"/>
    <w:rsid w:val="003142E6"/>
    <w:rsid w:val="00314887"/>
    <w:rsid w:val="00317EA0"/>
    <w:rsid w:val="00321010"/>
    <w:rsid w:val="00322B9E"/>
    <w:rsid w:val="0032307D"/>
    <w:rsid w:val="00323BD2"/>
    <w:rsid w:val="0032508D"/>
    <w:rsid w:val="00326662"/>
    <w:rsid w:val="003274EF"/>
    <w:rsid w:val="00327E0B"/>
    <w:rsid w:val="003306FC"/>
    <w:rsid w:val="00331BC7"/>
    <w:rsid w:val="00331FF0"/>
    <w:rsid w:val="003338E4"/>
    <w:rsid w:val="00336381"/>
    <w:rsid w:val="00336430"/>
    <w:rsid w:val="00336713"/>
    <w:rsid w:val="00337239"/>
    <w:rsid w:val="003372CE"/>
    <w:rsid w:val="00345BB7"/>
    <w:rsid w:val="0034725D"/>
    <w:rsid w:val="00347275"/>
    <w:rsid w:val="003502C6"/>
    <w:rsid w:val="00350A90"/>
    <w:rsid w:val="0035134A"/>
    <w:rsid w:val="00351FEC"/>
    <w:rsid w:val="003523AB"/>
    <w:rsid w:val="00352C5C"/>
    <w:rsid w:val="00356080"/>
    <w:rsid w:val="003561A3"/>
    <w:rsid w:val="003576B0"/>
    <w:rsid w:val="00362343"/>
    <w:rsid w:val="00363646"/>
    <w:rsid w:val="00363DD0"/>
    <w:rsid w:val="003647CD"/>
    <w:rsid w:val="003648E2"/>
    <w:rsid w:val="00365A97"/>
    <w:rsid w:val="00365C6B"/>
    <w:rsid w:val="0037155B"/>
    <w:rsid w:val="00373366"/>
    <w:rsid w:val="00373738"/>
    <w:rsid w:val="00373CB6"/>
    <w:rsid w:val="0037462B"/>
    <w:rsid w:val="00374A67"/>
    <w:rsid w:val="00380538"/>
    <w:rsid w:val="0038211B"/>
    <w:rsid w:val="00384C52"/>
    <w:rsid w:val="0038591E"/>
    <w:rsid w:val="0039004F"/>
    <w:rsid w:val="003905FA"/>
    <w:rsid w:val="003915D1"/>
    <w:rsid w:val="00393F55"/>
    <w:rsid w:val="00394006"/>
    <w:rsid w:val="003A00AA"/>
    <w:rsid w:val="003A1784"/>
    <w:rsid w:val="003A2B8C"/>
    <w:rsid w:val="003A3726"/>
    <w:rsid w:val="003B0CDA"/>
    <w:rsid w:val="003B1EAF"/>
    <w:rsid w:val="003B203B"/>
    <w:rsid w:val="003B4400"/>
    <w:rsid w:val="003B558A"/>
    <w:rsid w:val="003B5641"/>
    <w:rsid w:val="003B5C8F"/>
    <w:rsid w:val="003B6682"/>
    <w:rsid w:val="003B6BB5"/>
    <w:rsid w:val="003B71E5"/>
    <w:rsid w:val="003C3182"/>
    <w:rsid w:val="003C446C"/>
    <w:rsid w:val="003C59D2"/>
    <w:rsid w:val="003C64D6"/>
    <w:rsid w:val="003C69CA"/>
    <w:rsid w:val="003D14F4"/>
    <w:rsid w:val="003D27F0"/>
    <w:rsid w:val="003D46DD"/>
    <w:rsid w:val="003D49F4"/>
    <w:rsid w:val="003D4E29"/>
    <w:rsid w:val="003D78DC"/>
    <w:rsid w:val="003E0B62"/>
    <w:rsid w:val="003E2B91"/>
    <w:rsid w:val="003E3D15"/>
    <w:rsid w:val="003E4A30"/>
    <w:rsid w:val="003E5107"/>
    <w:rsid w:val="003E63BB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2C88"/>
    <w:rsid w:val="00402CBF"/>
    <w:rsid w:val="004032E2"/>
    <w:rsid w:val="004049A1"/>
    <w:rsid w:val="00404BA6"/>
    <w:rsid w:val="00405561"/>
    <w:rsid w:val="00411376"/>
    <w:rsid w:val="004117C4"/>
    <w:rsid w:val="00412150"/>
    <w:rsid w:val="00412DC7"/>
    <w:rsid w:val="00414A59"/>
    <w:rsid w:val="00414FA2"/>
    <w:rsid w:val="00415AB5"/>
    <w:rsid w:val="00416861"/>
    <w:rsid w:val="00416DB3"/>
    <w:rsid w:val="00416DD7"/>
    <w:rsid w:val="00417B4D"/>
    <w:rsid w:val="004219A1"/>
    <w:rsid w:val="004224C2"/>
    <w:rsid w:val="004229FE"/>
    <w:rsid w:val="00422FE3"/>
    <w:rsid w:val="00424D7A"/>
    <w:rsid w:val="0042633B"/>
    <w:rsid w:val="00432ED5"/>
    <w:rsid w:val="0043382B"/>
    <w:rsid w:val="00434055"/>
    <w:rsid w:val="00434894"/>
    <w:rsid w:val="00434E55"/>
    <w:rsid w:val="004403DF"/>
    <w:rsid w:val="004416AC"/>
    <w:rsid w:val="00442B03"/>
    <w:rsid w:val="004462B5"/>
    <w:rsid w:val="00446B70"/>
    <w:rsid w:val="004478C1"/>
    <w:rsid w:val="004500EA"/>
    <w:rsid w:val="00452C28"/>
    <w:rsid w:val="00454270"/>
    <w:rsid w:val="00455103"/>
    <w:rsid w:val="0045587A"/>
    <w:rsid w:val="00457BF7"/>
    <w:rsid w:val="00460C8A"/>
    <w:rsid w:val="004616B3"/>
    <w:rsid w:val="00463284"/>
    <w:rsid w:val="00466A86"/>
    <w:rsid w:val="004706FF"/>
    <w:rsid w:val="004720A2"/>
    <w:rsid w:val="0047219D"/>
    <w:rsid w:val="00475007"/>
    <w:rsid w:val="00482015"/>
    <w:rsid w:val="004826D4"/>
    <w:rsid w:val="00484AAB"/>
    <w:rsid w:val="00484D97"/>
    <w:rsid w:val="00485899"/>
    <w:rsid w:val="0048639C"/>
    <w:rsid w:val="004864E2"/>
    <w:rsid w:val="004867F6"/>
    <w:rsid w:val="004916C4"/>
    <w:rsid w:val="00491CFE"/>
    <w:rsid w:val="0049287E"/>
    <w:rsid w:val="00493188"/>
    <w:rsid w:val="00494838"/>
    <w:rsid w:val="004965BD"/>
    <w:rsid w:val="00497853"/>
    <w:rsid w:val="004A060B"/>
    <w:rsid w:val="004A21F0"/>
    <w:rsid w:val="004A2EE5"/>
    <w:rsid w:val="004A6868"/>
    <w:rsid w:val="004A6DE0"/>
    <w:rsid w:val="004B0191"/>
    <w:rsid w:val="004B09CF"/>
    <w:rsid w:val="004B3713"/>
    <w:rsid w:val="004B4089"/>
    <w:rsid w:val="004B4D0B"/>
    <w:rsid w:val="004B6EC6"/>
    <w:rsid w:val="004C06EE"/>
    <w:rsid w:val="004C0FBF"/>
    <w:rsid w:val="004C20F6"/>
    <w:rsid w:val="004C22C2"/>
    <w:rsid w:val="004C6F3B"/>
    <w:rsid w:val="004C7109"/>
    <w:rsid w:val="004D0DDF"/>
    <w:rsid w:val="004D1A77"/>
    <w:rsid w:val="004D33E4"/>
    <w:rsid w:val="004D413C"/>
    <w:rsid w:val="004D6027"/>
    <w:rsid w:val="004D6C71"/>
    <w:rsid w:val="004D7023"/>
    <w:rsid w:val="004D735D"/>
    <w:rsid w:val="004D7D85"/>
    <w:rsid w:val="004E3BC4"/>
    <w:rsid w:val="004E6207"/>
    <w:rsid w:val="004E6B63"/>
    <w:rsid w:val="004E7DB5"/>
    <w:rsid w:val="004F00E0"/>
    <w:rsid w:val="004F1B82"/>
    <w:rsid w:val="004F468F"/>
    <w:rsid w:val="004F4CA4"/>
    <w:rsid w:val="004F4FCC"/>
    <w:rsid w:val="004F5979"/>
    <w:rsid w:val="004F64C8"/>
    <w:rsid w:val="00500A96"/>
    <w:rsid w:val="00500C0F"/>
    <w:rsid w:val="005023ED"/>
    <w:rsid w:val="00502861"/>
    <w:rsid w:val="00502EF1"/>
    <w:rsid w:val="005036E1"/>
    <w:rsid w:val="005043C9"/>
    <w:rsid w:val="00505592"/>
    <w:rsid w:val="0050591A"/>
    <w:rsid w:val="00507F92"/>
    <w:rsid w:val="00511703"/>
    <w:rsid w:val="00514AA4"/>
    <w:rsid w:val="00517F58"/>
    <w:rsid w:val="005206EF"/>
    <w:rsid w:val="00521E55"/>
    <w:rsid w:val="005226EE"/>
    <w:rsid w:val="0052392F"/>
    <w:rsid w:val="005241BA"/>
    <w:rsid w:val="00524464"/>
    <w:rsid w:val="00524DAA"/>
    <w:rsid w:val="00525E20"/>
    <w:rsid w:val="00527F80"/>
    <w:rsid w:val="0053223D"/>
    <w:rsid w:val="00537743"/>
    <w:rsid w:val="00537D42"/>
    <w:rsid w:val="005409FA"/>
    <w:rsid w:val="00541B77"/>
    <w:rsid w:val="00542DC8"/>
    <w:rsid w:val="00543F87"/>
    <w:rsid w:val="0054460B"/>
    <w:rsid w:val="005446FA"/>
    <w:rsid w:val="0054656E"/>
    <w:rsid w:val="00551C67"/>
    <w:rsid w:val="0055599B"/>
    <w:rsid w:val="00556417"/>
    <w:rsid w:val="00562442"/>
    <w:rsid w:val="0056349D"/>
    <w:rsid w:val="0056487C"/>
    <w:rsid w:val="00564D2D"/>
    <w:rsid w:val="00565530"/>
    <w:rsid w:val="00565848"/>
    <w:rsid w:val="00567AE0"/>
    <w:rsid w:val="00567BB2"/>
    <w:rsid w:val="00570DA5"/>
    <w:rsid w:val="00570FF3"/>
    <w:rsid w:val="005710EE"/>
    <w:rsid w:val="00571D86"/>
    <w:rsid w:val="00572F11"/>
    <w:rsid w:val="005738D5"/>
    <w:rsid w:val="0057401C"/>
    <w:rsid w:val="00574375"/>
    <w:rsid w:val="00576574"/>
    <w:rsid w:val="005777E0"/>
    <w:rsid w:val="005818F5"/>
    <w:rsid w:val="00582FED"/>
    <w:rsid w:val="00584258"/>
    <w:rsid w:val="00584A20"/>
    <w:rsid w:val="00584AB8"/>
    <w:rsid w:val="0058566B"/>
    <w:rsid w:val="005869CE"/>
    <w:rsid w:val="0058715B"/>
    <w:rsid w:val="00590032"/>
    <w:rsid w:val="00591012"/>
    <w:rsid w:val="00591A5F"/>
    <w:rsid w:val="005922CA"/>
    <w:rsid w:val="00592DA3"/>
    <w:rsid w:val="005930BD"/>
    <w:rsid w:val="00593FBB"/>
    <w:rsid w:val="005948B2"/>
    <w:rsid w:val="005A0B2B"/>
    <w:rsid w:val="005A2B95"/>
    <w:rsid w:val="005A4D30"/>
    <w:rsid w:val="005A4E4A"/>
    <w:rsid w:val="005B107E"/>
    <w:rsid w:val="005B19B2"/>
    <w:rsid w:val="005B2B50"/>
    <w:rsid w:val="005B42AC"/>
    <w:rsid w:val="005B479B"/>
    <w:rsid w:val="005B5852"/>
    <w:rsid w:val="005B73A2"/>
    <w:rsid w:val="005C4C2E"/>
    <w:rsid w:val="005C5C7D"/>
    <w:rsid w:val="005D0B90"/>
    <w:rsid w:val="005D1680"/>
    <w:rsid w:val="005D1CD6"/>
    <w:rsid w:val="005D38B0"/>
    <w:rsid w:val="005D59E3"/>
    <w:rsid w:val="005D5CA2"/>
    <w:rsid w:val="005D6443"/>
    <w:rsid w:val="005D7E91"/>
    <w:rsid w:val="005E007F"/>
    <w:rsid w:val="005E2798"/>
    <w:rsid w:val="005E551C"/>
    <w:rsid w:val="005E7346"/>
    <w:rsid w:val="005E7D28"/>
    <w:rsid w:val="005F1255"/>
    <w:rsid w:val="005F1E4A"/>
    <w:rsid w:val="005F3E5C"/>
    <w:rsid w:val="005F4D6A"/>
    <w:rsid w:val="005F66AF"/>
    <w:rsid w:val="005F7F05"/>
    <w:rsid w:val="00600EC3"/>
    <w:rsid w:val="0060156B"/>
    <w:rsid w:val="00602A8E"/>
    <w:rsid w:val="00602AF6"/>
    <w:rsid w:val="00604C92"/>
    <w:rsid w:val="00610859"/>
    <w:rsid w:val="00611D08"/>
    <w:rsid w:val="00611D38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448A"/>
    <w:rsid w:val="00625F86"/>
    <w:rsid w:val="00631FF8"/>
    <w:rsid w:val="00634969"/>
    <w:rsid w:val="00637123"/>
    <w:rsid w:val="006420C9"/>
    <w:rsid w:val="00643CAA"/>
    <w:rsid w:val="00647D5A"/>
    <w:rsid w:val="0065009B"/>
    <w:rsid w:val="0065046A"/>
    <w:rsid w:val="00652520"/>
    <w:rsid w:val="00654FAD"/>
    <w:rsid w:val="00655981"/>
    <w:rsid w:val="00656873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91"/>
    <w:rsid w:val="00682FCC"/>
    <w:rsid w:val="00684B71"/>
    <w:rsid w:val="0068596C"/>
    <w:rsid w:val="00686CEC"/>
    <w:rsid w:val="00687883"/>
    <w:rsid w:val="00691B38"/>
    <w:rsid w:val="00694B2A"/>
    <w:rsid w:val="00695750"/>
    <w:rsid w:val="00696F1D"/>
    <w:rsid w:val="006978A7"/>
    <w:rsid w:val="006A053B"/>
    <w:rsid w:val="006A1224"/>
    <w:rsid w:val="006A6925"/>
    <w:rsid w:val="006A7E29"/>
    <w:rsid w:val="006B2642"/>
    <w:rsid w:val="006B27D6"/>
    <w:rsid w:val="006B3A3D"/>
    <w:rsid w:val="006B42E8"/>
    <w:rsid w:val="006B53FA"/>
    <w:rsid w:val="006B7543"/>
    <w:rsid w:val="006B7768"/>
    <w:rsid w:val="006B7802"/>
    <w:rsid w:val="006B7A2A"/>
    <w:rsid w:val="006C1900"/>
    <w:rsid w:val="006C346F"/>
    <w:rsid w:val="006C4D1F"/>
    <w:rsid w:val="006C5B2A"/>
    <w:rsid w:val="006C7B32"/>
    <w:rsid w:val="006D068A"/>
    <w:rsid w:val="006D1E86"/>
    <w:rsid w:val="006D3CB8"/>
    <w:rsid w:val="006E0EDB"/>
    <w:rsid w:val="006E1C56"/>
    <w:rsid w:val="006E2B78"/>
    <w:rsid w:val="006E340F"/>
    <w:rsid w:val="006E3C39"/>
    <w:rsid w:val="006E539D"/>
    <w:rsid w:val="006E7828"/>
    <w:rsid w:val="006F1D47"/>
    <w:rsid w:val="006F3BB9"/>
    <w:rsid w:val="006F500F"/>
    <w:rsid w:val="006F66F2"/>
    <w:rsid w:val="006F6FA1"/>
    <w:rsid w:val="00700E7F"/>
    <w:rsid w:val="007019D9"/>
    <w:rsid w:val="00707752"/>
    <w:rsid w:val="00711912"/>
    <w:rsid w:val="00715714"/>
    <w:rsid w:val="00715768"/>
    <w:rsid w:val="00716991"/>
    <w:rsid w:val="00716FC7"/>
    <w:rsid w:val="0072282A"/>
    <w:rsid w:val="00722F28"/>
    <w:rsid w:val="007250EF"/>
    <w:rsid w:val="0072556A"/>
    <w:rsid w:val="00726EF3"/>
    <w:rsid w:val="0072779F"/>
    <w:rsid w:val="00727B4F"/>
    <w:rsid w:val="0073070F"/>
    <w:rsid w:val="00730FC6"/>
    <w:rsid w:val="00734011"/>
    <w:rsid w:val="0073415C"/>
    <w:rsid w:val="00734F14"/>
    <w:rsid w:val="00735817"/>
    <w:rsid w:val="00735B2A"/>
    <w:rsid w:val="00736817"/>
    <w:rsid w:val="00737DB0"/>
    <w:rsid w:val="007423BE"/>
    <w:rsid w:val="007431E1"/>
    <w:rsid w:val="007436CF"/>
    <w:rsid w:val="00745633"/>
    <w:rsid w:val="00745B46"/>
    <w:rsid w:val="007464D9"/>
    <w:rsid w:val="00747BB9"/>
    <w:rsid w:val="00750830"/>
    <w:rsid w:val="007518C1"/>
    <w:rsid w:val="00751FED"/>
    <w:rsid w:val="007523E3"/>
    <w:rsid w:val="007543AC"/>
    <w:rsid w:val="00756C84"/>
    <w:rsid w:val="007600A7"/>
    <w:rsid w:val="00760387"/>
    <w:rsid w:val="00760531"/>
    <w:rsid w:val="00760EF1"/>
    <w:rsid w:val="0076195A"/>
    <w:rsid w:val="0076373A"/>
    <w:rsid w:val="007641B5"/>
    <w:rsid w:val="00764948"/>
    <w:rsid w:val="00765CB6"/>
    <w:rsid w:val="00767958"/>
    <w:rsid w:val="0076795E"/>
    <w:rsid w:val="00767BBE"/>
    <w:rsid w:val="007704E2"/>
    <w:rsid w:val="007722C0"/>
    <w:rsid w:val="00772607"/>
    <w:rsid w:val="00772840"/>
    <w:rsid w:val="007735FA"/>
    <w:rsid w:val="00774765"/>
    <w:rsid w:val="00776DF3"/>
    <w:rsid w:val="00780629"/>
    <w:rsid w:val="00780B1D"/>
    <w:rsid w:val="00780B83"/>
    <w:rsid w:val="00781174"/>
    <w:rsid w:val="00781470"/>
    <w:rsid w:val="007850EB"/>
    <w:rsid w:val="0078609F"/>
    <w:rsid w:val="0078620D"/>
    <w:rsid w:val="007872AD"/>
    <w:rsid w:val="00787968"/>
    <w:rsid w:val="007915A5"/>
    <w:rsid w:val="00791B43"/>
    <w:rsid w:val="00793026"/>
    <w:rsid w:val="00793297"/>
    <w:rsid w:val="007939CE"/>
    <w:rsid w:val="00793EF8"/>
    <w:rsid w:val="00794038"/>
    <w:rsid w:val="007942B4"/>
    <w:rsid w:val="007A3A06"/>
    <w:rsid w:val="007A4080"/>
    <w:rsid w:val="007A4223"/>
    <w:rsid w:val="007A5251"/>
    <w:rsid w:val="007A5A24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B4510"/>
    <w:rsid w:val="007C2ED5"/>
    <w:rsid w:val="007D00F5"/>
    <w:rsid w:val="007D02A0"/>
    <w:rsid w:val="007D081A"/>
    <w:rsid w:val="007D1D90"/>
    <w:rsid w:val="007D1D91"/>
    <w:rsid w:val="007D2888"/>
    <w:rsid w:val="007D35CC"/>
    <w:rsid w:val="007E0BFE"/>
    <w:rsid w:val="007E21E2"/>
    <w:rsid w:val="007E222D"/>
    <w:rsid w:val="007E447C"/>
    <w:rsid w:val="007E4C45"/>
    <w:rsid w:val="007E7336"/>
    <w:rsid w:val="007E7719"/>
    <w:rsid w:val="007E7E91"/>
    <w:rsid w:val="007F1BA6"/>
    <w:rsid w:val="007F1C91"/>
    <w:rsid w:val="007F1E38"/>
    <w:rsid w:val="007F29DA"/>
    <w:rsid w:val="007F35AC"/>
    <w:rsid w:val="007F53E6"/>
    <w:rsid w:val="007F6C77"/>
    <w:rsid w:val="007F76FB"/>
    <w:rsid w:val="0080058F"/>
    <w:rsid w:val="00801B3C"/>
    <w:rsid w:val="008033FF"/>
    <w:rsid w:val="00803E13"/>
    <w:rsid w:val="00805D3F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10D4"/>
    <w:rsid w:val="00821630"/>
    <w:rsid w:val="0082273E"/>
    <w:rsid w:val="00823F7D"/>
    <w:rsid w:val="00825A97"/>
    <w:rsid w:val="008277C6"/>
    <w:rsid w:val="0083412D"/>
    <w:rsid w:val="00836A89"/>
    <w:rsid w:val="008379E9"/>
    <w:rsid w:val="00837DDD"/>
    <w:rsid w:val="00843962"/>
    <w:rsid w:val="00843BDD"/>
    <w:rsid w:val="00845CB7"/>
    <w:rsid w:val="008479AE"/>
    <w:rsid w:val="00847BEC"/>
    <w:rsid w:val="0085159F"/>
    <w:rsid w:val="00851799"/>
    <w:rsid w:val="00852CE5"/>
    <w:rsid w:val="00853AC1"/>
    <w:rsid w:val="008541A5"/>
    <w:rsid w:val="0085564A"/>
    <w:rsid w:val="00856F23"/>
    <w:rsid w:val="00860777"/>
    <w:rsid w:val="00860916"/>
    <w:rsid w:val="0086304C"/>
    <w:rsid w:val="00863A73"/>
    <w:rsid w:val="00870AD3"/>
    <w:rsid w:val="008723C7"/>
    <w:rsid w:val="0087250A"/>
    <w:rsid w:val="008751C3"/>
    <w:rsid w:val="008752A0"/>
    <w:rsid w:val="00875412"/>
    <w:rsid w:val="0087557F"/>
    <w:rsid w:val="00876D9E"/>
    <w:rsid w:val="00877AC2"/>
    <w:rsid w:val="008806B5"/>
    <w:rsid w:val="00881256"/>
    <w:rsid w:val="0088288A"/>
    <w:rsid w:val="0088520F"/>
    <w:rsid w:val="00885ACC"/>
    <w:rsid w:val="00887653"/>
    <w:rsid w:val="00890488"/>
    <w:rsid w:val="00892AFE"/>
    <w:rsid w:val="00892B31"/>
    <w:rsid w:val="00894738"/>
    <w:rsid w:val="008A011E"/>
    <w:rsid w:val="008A0C66"/>
    <w:rsid w:val="008A1A3E"/>
    <w:rsid w:val="008A23B3"/>
    <w:rsid w:val="008A519E"/>
    <w:rsid w:val="008B03B6"/>
    <w:rsid w:val="008B3E36"/>
    <w:rsid w:val="008B7A44"/>
    <w:rsid w:val="008C1420"/>
    <w:rsid w:val="008C17D6"/>
    <w:rsid w:val="008C1B26"/>
    <w:rsid w:val="008C20B0"/>
    <w:rsid w:val="008C234C"/>
    <w:rsid w:val="008C25E4"/>
    <w:rsid w:val="008C53CE"/>
    <w:rsid w:val="008C7297"/>
    <w:rsid w:val="008C7ABC"/>
    <w:rsid w:val="008D0000"/>
    <w:rsid w:val="008D0562"/>
    <w:rsid w:val="008D385E"/>
    <w:rsid w:val="008D391E"/>
    <w:rsid w:val="008D5871"/>
    <w:rsid w:val="008D6BC5"/>
    <w:rsid w:val="008D70D5"/>
    <w:rsid w:val="008D7FDD"/>
    <w:rsid w:val="008E0215"/>
    <w:rsid w:val="008E0EC1"/>
    <w:rsid w:val="008E22F6"/>
    <w:rsid w:val="008E2CE0"/>
    <w:rsid w:val="008E35EF"/>
    <w:rsid w:val="008E3673"/>
    <w:rsid w:val="008E433E"/>
    <w:rsid w:val="008E5877"/>
    <w:rsid w:val="008E7B53"/>
    <w:rsid w:val="008F3639"/>
    <w:rsid w:val="008F46F8"/>
    <w:rsid w:val="008F5572"/>
    <w:rsid w:val="008F6B6B"/>
    <w:rsid w:val="00900A3A"/>
    <w:rsid w:val="00900C24"/>
    <w:rsid w:val="00900E94"/>
    <w:rsid w:val="009022B1"/>
    <w:rsid w:val="00903FDC"/>
    <w:rsid w:val="00905DA0"/>
    <w:rsid w:val="00910D1C"/>
    <w:rsid w:val="00914FAD"/>
    <w:rsid w:val="009161A1"/>
    <w:rsid w:val="009173BE"/>
    <w:rsid w:val="00917ED3"/>
    <w:rsid w:val="00917FF6"/>
    <w:rsid w:val="00920748"/>
    <w:rsid w:val="00922206"/>
    <w:rsid w:val="00922967"/>
    <w:rsid w:val="00923BE9"/>
    <w:rsid w:val="00923C09"/>
    <w:rsid w:val="00924535"/>
    <w:rsid w:val="009245E2"/>
    <w:rsid w:val="00931A84"/>
    <w:rsid w:val="00932373"/>
    <w:rsid w:val="00932F49"/>
    <w:rsid w:val="00933EF4"/>
    <w:rsid w:val="0093406F"/>
    <w:rsid w:val="00934E33"/>
    <w:rsid w:val="00936168"/>
    <w:rsid w:val="00936AD1"/>
    <w:rsid w:val="00936F1A"/>
    <w:rsid w:val="0094467C"/>
    <w:rsid w:val="00950491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50F6"/>
    <w:rsid w:val="00965786"/>
    <w:rsid w:val="00966103"/>
    <w:rsid w:val="009674C8"/>
    <w:rsid w:val="00970786"/>
    <w:rsid w:val="00973491"/>
    <w:rsid w:val="009840CF"/>
    <w:rsid w:val="009858A3"/>
    <w:rsid w:val="00985D85"/>
    <w:rsid w:val="00986A7B"/>
    <w:rsid w:val="009904C5"/>
    <w:rsid w:val="009906AD"/>
    <w:rsid w:val="0099638A"/>
    <w:rsid w:val="009A34DA"/>
    <w:rsid w:val="009A3640"/>
    <w:rsid w:val="009B06CD"/>
    <w:rsid w:val="009B1A12"/>
    <w:rsid w:val="009B245E"/>
    <w:rsid w:val="009B3389"/>
    <w:rsid w:val="009B7346"/>
    <w:rsid w:val="009C0859"/>
    <w:rsid w:val="009C1452"/>
    <w:rsid w:val="009C2A03"/>
    <w:rsid w:val="009C4734"/>
    <w:rsid w:val="009C49FB"/>
    <w:rsid w:val="009C4CCC"/>
    <w:rsid w:val="009C7346"/>
    <w:rsid w:val="009D0AE4"/>
    <w:rsid w:val="009D28D8"/>
    <w:rsid w:val="009D34F5"/>
    <w:rsid w:val="009D61A8"/>
    <w:rsid w:val="009D68B5"/>
    <w:rsid w:val="009E0715"/>
    <w:rsid w:val="009E0EB0"/>
    <w:rsid w:val="009E186F"/>
    <w:rsid w:val="009E4778"/>
    <w:rsid w:val="009E4CB9"/>
    <w:rsid w:val="009E56E3"/>
    <w:rsid w:val="009F1ABB"/>
    <w:rsid w:val="009F2BAC"/>
    <w:rsid w:val="009F3914"/>
    <w:rsid w:val="009F4232"/>
    <w:rsid w:val="009F6CD9"/>
    <w:rsid w:val="009F6E18"/>
    <w:rsid w:val="00A06990"/>
    <w:rsid w:val="00A077E0"/>
    <w:rsid w:val="00A07CE4"/>
    <w:rsid w:val="00A13324"/>
    <w:rsid w:val="00A157B0"/>
    <w:rsid w:val="00A15CF8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69C7"/>
    <w:rsid w:val="00A37817"/>
    <w:rsid w:val="00A420AC"/>
    <w:rsid w:val="00A431F6"/>
    <w:rsid w:val="00A45964"/>
    <w:rsid w:val="00A46E8E"/>
    <w:rsid w:val="00A50A9E"/>
    <w:rsid w:val="00A51F3A"/>
    <w:rsid w:val="00A52410"/>
    <w:rsid w:val="00A52479"/>
    <w:rsid w:val="00A5793F"/>
    <w:rsid w:val="00A61064"/>
    <w:rsid w:val="00A6265B"/>
    <w:rsid w:val="00A62EB3"/>
    <w:rsid w:val="00A64387"/>
    <w:rsid w:val="00A65A93"/>
    <w:rsid w:val="00A66290"/>
    <w:rsid w:val="00A666EA"/>
    <w:rsid w:val="00A66E94"/>
    <w:rsid w:val="00A71554"/>
    <w:rsid w:val="00A72D7A"/>
    <w:rsid w:val="00A81E17"/>
    <w:rsid w:val="00A84D1A"/>
    <w:rsid w:val="00A900C4"/>
    <w:rsid w:val="00A908F4"/>
    <w:rsid w:val="00A90917"/>
    <w:rsid w:val="00A947BE"/>
    <w:rsid w:val="00A9714A"/>
    <w:rsid w:val="00AA06FE"/>
    <w:rsid w:val="00AA1002"/>
    <w:rsid w:val="00AA1EAD"/>
    <w:rsid w:val="00AA231E"/>
    <w:rsid w:val="00AA6345"/>
    <w:rsid w:val="00AB0135"/>
    <w:rsid w:val="00AB01AC"/>
    <w:rsid w:val="00AB139B"/>
    <w:rsid w:val="00AB22F3"/>
    <w:rsid w:val="00AB4360"/>
    <w:rsid w:val="00AB6027"/>
    <w:rsid w:val="00AB60D5"/>
    <w:rsid w:val="00AB63C2"/>
    <w:rsid w:val="00AC0DFC"/>
    <w:rsid w:val="00AC1756"/>
    <w:rsid w:val="00AC45A6"/>
    <w:rsid w:val="00AC56CF"/>
    <w:rsid w:val="00AC58A8"/>
    <w:rsid w:val="00AC6418"/>
    <w:rsid w:val="00AC644C"/>
    <w:rsid w:val="00AC6F1A"/>
    <w:rsid w:val="00AC7204"/>
    <w:rsid w:val="00AC7CC1"/>
    <w:rsid w:val="00AD0917"/>
    <w:rsid w:val="00AD130D"/>
    <w:rsid w:val="00AD3226"/>
    <w:rsid w:val="00AD39DB"/>
    <w:rsid w:val="00AD542B"/>
    <w:rsid w:val="00AE351D"/>
    <w:rsid w:val="00AE3939"/>
    <w:rsid w:val="00AE4812"/>
    <w:rsid w:val="00AE4B3E"/>
    <w:rsid w:val="00AE64BB"/>
    <w:rsid w:val="00AE66BB"/>
    <w:rsid w:val="00AF18AC"/>
    <w:rsid w:val="00AF1FBB"/>
    <w:rsid w:val="00AF34CE"/>
    <w:rsid w:val="00AF462E"/>
    <w:rsid w:val="00AF652B"/>
    <w:rsid w:val="00B0060A"/>
    <w:rsid w:val="00B03F4D"/>
    <w:rsid w:val="00B05C9E"/>
    <w:rsid w:val="00B07538"/>
    <w:rsid w:val="00B1273E"/>
    <w:rsid w:val="00B137C1"/>
    <w:rsid w:val="00B13FD2"/>
    <w:rsid w:val="00B218BC"/>
    <w:rsid w:val="00B227D6"/>
    <w:rsid w:val="00B25E06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59DA"/>
    <w:rsid w:val="00B470CC"/>
    <w:rsid w:val="00B5068C"/>
    <w:rsid w:val="00B5161B"/>
    <w:rsid w:val="00B51888"/>
    <w:rsid w:val="00B52077"/>
    <w:rsid w:val="00B522E7"/>
    <w:rsid w:val="00B53BCB"/>
    <w:rsid w:val="00B56BA3"/>
    <w:rsid w:val="00B56BE0"/>
    <w:rsid w:val="00B571B8"/>
    <w:rsid w:val="00B6210C"/>
    <w:rsid w:val="00B62EBF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75C5E"/>
    <w:rsid w:val="00B802A7"/>
    <w:rsid w:val="00B81CEA"/>
    <w:rsid w:val="00B81E58"/>
    <w:rsid w:val="00B81F9E"/>
    <w:rsid w:val="00B82415"/>
    <w:rsid w:val="00B837C9"/>
    <w:rsid w:val="00B84D92"/>
    <w:rsid w:val="00B86230"/>
    <w:rsid w:val="00B87B93"/>
    <w:rsid w:val="00B9520A"/>
    <w:rsid w:val="00B96FA7"/>
    <w:rsid w:val="00B97B82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D0E94"/>
    <w:rsid w:val="00BD0EFF"/>
    <w:rsid w:val="00BD23D1"/>
    <w:rsid w:val="00BD3399"/>
    <w:rsid w:val="00BD4F37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F1705"/>
    <w:rsid w:val="00BF5A8E"/>
    <w:rsid w:val="00BF6E1E"/>
    <w:rsid w:val="00BF7FDD"/>
    <w:rsid w:val="00C00444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0DDA"/>
    <w:rsid w:val="00C12240"/>
    <w:rsid w:val="00C13453"/>
    <w:rsid w:val="00C14F70"/>
    <w:rsid w:val="00C16C90"/>
    <w:rsid w:val="00C22D6F"/>
    <w:rsid w:val="00C246A7"/>
    <w:rsid w:val="00C261F4"/>
    <w:rsid w:val="00C26FA4"/>
    <w:rsid w:val="00C31B7F"/>
    <w:rsid w:val="00C3206C"/>
    <w:rsid w:val="00C343AE"/>
    <w:rsid w:val="00C34B11"/>
    <w:rsid w:val="00C34B64"/>
    <w:rsid w:val="00C35B11"/>
    <w:rsid w:val="00C36572"/>
    <w:rsid w:val="00C37EC0"/>
    <w:rsid w:val="00C443D5"/>
    <w:rsid w:val="00C46BAC"/>
    <w:rsid w:val="00C50763"/>
    <w:rsid w:val="00C5117D"/>
    <w:rsid w:val="00C56998"/>
    <w:rsid w:val="00C57F8C"/>
    <w:rsid w:val="00C601A6"/>
    <w:rsid w:val="00C610D9"/>
    <w:rsid w:val="00C63C7E"/>
    <w:rsid w:val="00C6592F"/>
    <w:rsid w:val="00C66693"/>
    <w:rsid w:val="00C7094D"/>
    <w:rsid w:val="00C71B81"/>
    <w:rsid w:val="00C72597"/>
    <w:rsid w:val="00C7395A"/>
    <w:rsid w:val="00C7436A"/>
    <w:rsid w:val="00C74666"/>
    <w:rsid w:val="00C75221"/>
    <w:rsid w:val="00C768C3"/>
    <w:rsid w:val="00C7730F"/>
    <w:rsid w:val="00C801E1"/>
    <w:rsid w:val="00C81955"/>
    <w:rsid w:val="00C82AE7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4084"/>
    <w:rsid w:val="00CA5012"/>
    <w:rsid w:val="00CA5ECE"/>
    <w:rsid w:val="00CA5F4D"/>
    <w:rsid w:val="00CA64AE"/>
    <w:rsid w:val="00CB04EC"/>
    <w:rsid w:val="00CB0C70"/>
    <w:rsid w:val="00CB2372"/>
    <w:rsid w:val="00CB2EEC"/>
    <w:rsid w:val="00CB429E"/>
    <w:rsid w:val="00CB6361"/>
    <w:rsid w:val="00CB701A"/>
    <w:rsid w:val="00CC0E47"/>
    <w:rsid w:val="00CC320C"/>
    <w:rsid w:val="00CC32B0"/>
    <w:rsid w:val="00CC37EA"/>
    <w:rsid w:val="00CC528E"/>
    <w:rsid w:val="00CC6B2F"/>
    <w:rsid w:val="00CD1D0D"/>
    <w:rsid w:val="00CD35AB"/>
    <w:rsid w:val="00CE26EC"/>
    <w:rsid w:val="00CE3485"/>
    <w:rsid w:val="00CE4160"/>
    <w:rsid w:val="00CE5083"/>
    <w:rsid w:val="00CE6336"/>
    <w:rsid w:val="00CF0EFA"/>
    <w:rsid w:val="00CF4799"/>
    <w:rsid w:val="00CF5F7C"/>
    <w:rsid w:val="00D006E1"/>
    <w:rsid w:val="00D01E84"/>
    <w:rsid w:val="00D039CA"/>
    <w:rsid w:val="00D03A9D"/>
    <w:rsid w:val="00D048C1"/>
    <w:rsid w:val="00D05115"/>
    <w:rsid w:val="00D053D7"/>
    <w:rsid w:val="00D10446"/>
    <w:rsid w:val="00D105A4"/>
    <w:rsid w:val="00D10FC3"/>
    <w:rsid w:val="00D11829"/>
    <w:rsid w:val="00D1271E"/>
    <w:rsid w:val="00D145D2"/>
    <w:rsid w:val="00D20688"/>
    <w:rsid w:val="00D22116"/>
    <w:rsid w:val="00D23C76"/>
    <w:rsid w:val="00D243BB"/>
    <w:rsid w:val="00D24F0A"/>
    <w:rsid w:val="00D26D99"/>
    <w:rsid w:val="00D30BB5"/>
    <w:rsid w:val="00D31A1F"/>
    <w:rsid w:val="00D3229B"/>
    <w:rsid w:val="00D3727B"/>
    <w:rsid w:val="00D37FED"/>
    <w:rsid w:val="00D40391"/>
    <w:rsid w:val="00D42353"/>
    <w:rsid w:val="00D4334D"/>
    <w:rsid w:val="00D43FBE"/>
    <w:rsid w:val="00D47F4C"/>
    <w:rsid w:val="00D501EC"/>
    <w:rsid w:val="00D51F4F"/>
    <w:rsid w:val="00D550A0"/>
    <w:rsid w:val="00D55862"/>
    <w:rsid w:val="00D55D5B"/>
    <w:rsid w:val="00D641DC"/>
    <w:rsid w:val="00D646E4"/>
    <w:rsid w:val="00D671D2"/>
    <w:rsid w:val="00D6739B"/>
    <w:rsid w:val="00D701F9"/>
    <w:rsid w:val="00D703CE"/>
    <w:rsid w:val="00D7063D"/>
    <w:rsid w:val="00D72070"/>
    <w:rsid w:val="00D72FAE"/>
    <w:rsid w:val="00D7362F"/>
    <w:rsid w:val="00D739D0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141E"/>
    <w:rsid w:val="00DA1E72"/>
    <w:rsid w:val="00DA34EF"/>
    <w:rsid w:val="00DA4F2E"/>
    <w:rsid w:val="00DA620C"/>
    <w:rsid w:val="00DA7118"/>
    <w:rsid w:val="00DB1CFA"/>
    <w:rsid w:val="00DB40E3"/>
    <w:rsid w:val="00DB49B3"/>
    <w:rsid w:val="00DB751E"/>
    <w:rsid w:val="00DB79A1"/>
    <w:rsid w:val="00DC1811"/>
    <w:rsid w:val="00DC2954"/>
    <w:rsid w:val="00DC5098"/>
    <w:rsid w:val="00DC65BD"/>
    <w:rsid w:val="00DC70FD"/>
    <w:rsid w:val="00DD0153"/>
    <w:rsid w:val="00DD1816"/>
    <w:rsid w:val="00DD257B"/>
    <w:rsid w:val="00DD3AB5"/>
    <w:rsid w:val="00DD3E7B"/>
    <w:rsid w:val="00DE4499"/>
    <w:rsid w:val="00DE4DE0"/>
    <w:rsid w:val="00DE5000"/>
    <w:rsid w:val="00DE557A"/>
    <w:rsid w:val="00DF41CC"/>
    <w:rsid w:val="00DF6C7C"/>
    <w:rsid w:val="00E011D2"/>
    <w:rsid w:val="00E0378B"/>
    <w:rsid w:val="00E03AE3"/>
    <w:rsid w:val="00E04208"/>
    <w:rsid w:val="00E044A4"/>
    <w:rsid w:val="00E04783"/>
    <w:rsid w:val="00E10BE5"/>
    <w:rsid w:val="00E121A4"/>
    <w:rsid w:val="00E127BD"/>
    <w:rsid w:val="00E141D2"/>
    <w:rsid w:val="00E164A6"/>
    <w:rsid w:val="00E2282B"/>
    <w:rsid w:val="00E245A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8C3"/>
    <w:rsid w:val="00E40E3A"/>
    <w:rsid w:val="00E4133A"/>
    <w:rsid w:val="00E416A5"/>
    <w:rsid w:val="00E416BC"/>
    <w:rsid w:val="00E43A0B"/>
    <w:rsid w:val="00E441E5"/>
    <w:rsid w:val="00E44B6B"/>
    <w:rsid w:val="00E470A8"/>
    <w:rsid w:val="00E51147"/>
    <w:rsid w:val="00E5188B"/>
    <w:rsid w:val="00E526C5"/>
    <w:rsid w:val="00E52A06"/>
    <w:rsid w:val="00E53C0A"/>
    <w:rsid w:val="00E5558C"/>
    <w:rsid w:val="00E56964"/>
    <w:rsid w:val="00E61DB3"/>
    <w:rsid w:val="00E6475E"/>
    <w:rsid w:val="00E64CF5"/>
    <w:rsid w:val="00E65C16"/>
    <w:rsid w:val="00E67F2F"/>
    <w:rsid w:val="00E70530"/>
    <w:rsid w:val="00E74B32"/>
    <w:rsid w:val="00E7639F"/>
    <w:rsid w:val="00E803AF"/>
    <w:rsid w:val="00E8057E"/>
    <w:rsid w:val="00E81EEA"/>
    <w:rsid w:val="00E82789"/>
    <w:rsid w:val="00E83A0F"/>
    <w:rsid w:val="00E83D10"/>
    <w:rsid w:val="00E8583E"/>
    <w:rsid w:val="00E875C2"/>
    <w:rsid w:val="00E90F49"/>
    <w:rsid w:val="00E92249"/>
    <w:rsid w:val="00E92821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9D"/>
    <w:rsid w:val="00EA3A53"/>
    <w:rsid w:val="00EA6EBA"/>
    <w:rsid w:val="00EA78BD"/>
    <w:rsid w:val="00EB0DD4"/>
    <w:rsid w:val="00EB10C4"/>
    <w:rsid w:val="00EB4E4B"/>
    <w:rsid w:val="00EB7760"/>
    <w:rsid w:val="00EB79DE"/>
    <w:rsid w:val="00EC1418"/>
    <w:rsid w:val="00EC1ED8"/>
    <w:rsid w:val="00EC225F"/>
    <w:rsid w:val="00EC3B23"/>
    <w:rsid w:val="00EC3E4D"/>
    <w:rsid w:val="00EC6002"/>
    <w:rsid w:val="00EC609D"/>
    <w:rsid w:val="00EC6F18"/>
    <w:rsid w:val="00ED06FB"/>
    <w:rsid w:val="00ED20CB"/>
    <w:rsid w:val="00ED25F2"/>
    <w:rsid w:val="00ED26B6"/>
    <w:rsid w:val="00ED2926"/>
    <w:rsid w:val="00ED2F56"/>
    <w:rsid w:val="00ED3787"/>
    <w:rsid w:val="00ED648B"/>
    <w:rsid w:val="00EE062E"/>
    <w:rsid w:val="00EE0AFA"/>
    <w:rsid w:val="00EE2A4B"/>
    <w:rsid w:val="00EE2B04"/>
    <w:rsid w:val="00EE5139"/>
    <w:rsid w:val="00EE51FD"/>
    <w:rsid w:val="00EE5379"/>
    <w:rsid w:val="00EE5955"/>
    <w:rsid w:val="00EE6575"/>
    <w:rsid w:val="00EF1C0E"/>
    <w:rsid w:val="00EF3632"/>
    <w:rsid w:val="00EF3BAD"/>
    <w:rsid w:val="00EF54C3"/>
    <w:rsid w:val="00F01FFF"/>
    <w:rsid w:val="00F02FC4"/>
    <w:rsid w:val="00F04227"/>
    <w:rsid w:val="00F04354"/>
    <w:rsid w:val="00F05259"/>
    <w:rsid w:val="00F05BA3"/>
    <w:rsid w:val="00F07156"/>
    <w:rsid w:val="00F07843"/>
    <w:rsid w:val="00F07D39"/>
    <w:rsid w:val="00F100F7"/>
    <w:rsid w:val="00F11E06"/>
    <w:rsid w:val="00F12B13"/>
    <w:rsid w:val="00F14239"/>
    <w:rsid w:val="00F225AD"/>
    <w:rsid w:val="00F23107"/>
    <w:rsid w:val="00F25A5B"/>
    <w:rsid w:val="00F27A92"/>
    <w:rsid w:val="00F318AB"/>
    <w:rsid w:val="00F32403"/>
    <w:rsid w:val="00F326F6"/>
    <w:rsid w:val="00F32A12"/>
    <w:rsid w:val="00F33E1F"/>
    <w:rsid w:val="00F34654"/>
    <w:rsid w:val="00F34FB6"/>
    <w:rsid w:val="00F358AA"/>
    <w:rsid w:val="00F36D8B"/>
    <w:rsid w:val="00F37BEC"/>
    <w:rsid w:val="00F42F48"/>
    <w:rsid w:val="00F43FE4"/>
    <w:rsid w:val="00F450B1"/>
    <w:rsid w:val="00F50020"/>
    <w:rsid w:val="00F52609"/>
    <w:rsid w:val="00F52F69"/>
    <w:rsid w:val="00F53151"/>
    <w:rsid w:val="00F561BF"/>
    <w:rsid w:val="00F60EF0"/>
    <w:rsid w:val="00F61959"/>
    <w:rsid w:val="00F619DB"/>
    <w:rsid w:val="00F6284B"/>
    <w:rsid w:val="00F63BFA"/>
    <w:rsid w:val="00F641A5"/>
    <w:rsid w:val="00F6668C"/>
    <w:rsid w:val="00F669F3"/>
    <w:rsid w:val="00F70592"/>
    <w:rsid w:val="00F71EC9"/>
    <w:rsid w:val="00F72E64"/>
    <w:rsid w:val="00F75DA3"/>
    <w:rsid w:val="00F777C9"/>
    <w:rsid w:val="00F77E6E"/>
    <w:rsid w:val="00F801AC"/>
    <w:rsid w:val="00F8020B"/>
    <w:rsid w:val="00F80826"/>
    <w:rsid w:val="00F8167B"/>
    <w:rsid w:val="00F835AB"/>
    <w:rsid w:val="00F84129"/>
    <w:rsid w:val="00F85786"/>
    <w:rsid w:val="00F85A49"/>
    <w:rsid w:val="00F85AA2"/>
    <w:rsid w:val="00F92984"/>
    <w:rsid w:val="00F93E25"/>
    <w:rsid w:val="00F9442B"/>
    <w:rsid w:val="00F96D15"/>
    <w:rsid w:val="00F97849"/>
    <w:rsid w:val="00FA01E7"/>
    <w:rsid w:val="00FA0372"/>
    <w:rsid w:val="00FA19CA"/>
    <w:rsid w:val="00FA3F9B"/>
    <w:rsid w:val="00FA4D3C"/>
    <w:rsid w:val="00FA5263"/>
    <w:rsid w:val="00FA5EFC"/>
    <w:rsid w:val="00FA6C4F"/>
    <w:rsid w:val="00FA74F5"/>
    <w:rsid w:val="00FB0D9E"/>
    <w:rsid w:val="00FB1068"/>
    <w:rsid w:val="00FB16E7"/>
    <w:rsid w:val="00FB44D8"/>
    <w:rsid w:val="00FB6585"/>
    <w:rsid w:val="00FB7C41"/>
    <w:rsid w:val="00FC08BD"/>
    <w:rsid w:val="00FC10D2"/>
    <w:rsid w:val="00FC1149"/>
    <w:rsid w:val="00FC2326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2429"/>
    <w:rsid w:val="00FD4963"/>
    <w:rsid w:val="00FD5BB8"/>
    <w:rsid w:val="00FD7D4F"/>
    <w:rsid w:val="00FE05F7"/>
    <w:rsid w:val="00FE068C"/>
    <w:rsid w:val="00FE1770"/>
    <w:rsid w:val="00FE1946"/>
    <w:rsid w:val="00FE614F"/>
    <w:rsid w:val="00FE616F"/>
    <w:rsid w:val="00FE6F7B"/>
    <w:rsid w:val="00FE7DBE"/>
    <w:rsid w:val="00FE7EC4"/>
    <w:rsid w:val="00FF0564"/>
    <w:rsid w:val="00FF295B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4C797D"/>
  <w15:docId w15:val="{646F103D-4DF4-4284-8313-91F76B17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D8"/>
    <w:rPr>
      <w:sz w:val="24"/>
    </w:rPr>
  </w:style>
  <w:style w:type="paragraph" w:styleId="Heading1">
    <w:name w:val="heading 1"/>
    <w:basedOn w:val="Normal"/>
    <w:next w:val="Normal"/>
    <w:qFormat/>
    <w:rsid w:val="009D28D8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9D28D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D28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D28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8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D28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D28D8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9D28D8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9D28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8D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D28D8"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D28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8D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8D8"/>
    <w:rPr>
      <w:b/>
      <w:bCs/>
    </w:rPr>
  </w:style>
  <w:style w:type="paragraph" w:styleId="Footer">
    <w:name w:val="footer"/>
    <w:basedOn w:val="Normal"/>
    <w:link w:val="FooterChar"/>
    <w:uiPriority w:val="99"/>
    <w:rsid w:val="009D28D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9D28D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sid w:val="009D28D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9D28D8"/>
    <w:pPr>
      <w:spacing w:before="100" w:beforeAutospacing="1" w:after="100" w:afterAutospacing="1"/>
    </w:pPr>
    <w:rPr>
      <w:szCs w:val="24"/>
    </w:rPr>
  </w:style>
  <w:style w:type="table" w:styleId="TableGrid">
    <w:name w:val="Table Grid"/>
    <w:aliases w:val="GFA Table Grid"/>
    <w:basedOn w:val="TableNormal"/>
    <w:qFormat/>
    <w:rsid w:val="009D28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rsid w:val="009D28D8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9D28D8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9D28D8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9D28D8"/>
    <w:pPr>
      <w:tabs>
        <w:tab w:val="left" w:pos="288"/>
      </w:tabs>
    </w:pPr>
  </w:style>
  <w:style w:type="paragraph" w:customStyle="1" w:styleId="DutyStyle">
    <w:name w:val="Duty Style"/>
    <w:basedOn w:val="Normal"/>
    <w:rsid w:val="009D28D8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9D28D8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9D28D8"/>
    <w:rPr>
      <w:sz w:val="28"/>
    </w:rPr>
  </w:style>
  <w:style w:type="paragraph" w:customStyle="1" w:styleId="Thanks">
    <w:name w:val="Thanks"/>
    <w:basedOn w:val="Normal"/>
    <w:rsid w:val="009D28D8"/>
    <w:pPr>
      <w:spacing w:before="60" w:after="60"/>
      <w:jc w:val="both"/>
    </w:pPr>
  </w:style>
  <w:style w:type="paragraph" w:customStyle="1" w:styleId="TITI">
    <w:name w:val="TITI"/>
    <w:basedOn w:val="DacumDate"/>
    <w:rsid w:val="009D28D8"/>
    <w:rPr>
      <w:spacing w:val="0"/>
      <w:sz w:val="32"/>
    </w:rPr>
  </w:style>
  <w:style w:type="paragraph" w:customStyle="1" w:styleId="LOGO">
    <w:name w:val="LOGO"/>
    <w:basedOn w:val="TITI"/>
    <w:rsid w:val="009D28D8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9D28D8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9D28D8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9D28D8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rsid w:val="009D28D8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9D28D8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rsid w:val="009D28D8"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rsid w:val="009D28D8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rsid w:val="009D28D8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9D28D8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rsid w:val="009D28D8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rsid w:val="009D28D8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9D28D8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rsid w:val="009D28D8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sid w:val="009D28D8"/>
    <w:rPr>
      <w:b w:val="0"/>
    </w:rPr>
  </w:style>
  <w:style w:type="paragraph" w:customStyle="1" w:styleId="Listofrelatedknowledge">
    <w:name w:val="List of related knowledge"/>
    <w:basedOn w:val="Relatedknowledge"/>
    <w:rsid w:val="009D28D8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9D28D8"/>
    <w:rPr>
      <w:b w:val="0"/>
    </w:rPr>
  </w:style>
  <w:style w:type="paragraph" w:customStyle="1" w:styleId="Listoftools">
    <w:name w:val="List of tools"/>
    <w:basedOn w:val="Careerpaths"/>
    <w:qFormat/>
    <w:rsid w:val="009D28D8"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28D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8D8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D28D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D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sid w:val="009D28D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9D28D8"/>
    <w:rPr>
      <w:b/>
      <w:bCs/>
      <w:i/>
      <w:iCs/>
      <w:sz w:val="26"/>
      <w:szCs w:val="26"/>
    </w:rPr>
  </w:style>
  <w:style w:type="table" w:customStyle="1" w:styleId="TableGrid0">
    <w:name w:val="TableGrid"/>
    <w:qFormat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D28D8"/>
    <w:rPr>
      <w:sz w:val="24"/>
    </w:rPr>
  </w:style>
  <w:style w:type="table" w:customStyle="1" w:styleId="TableGrid4">
    <w:name w:val="TableGrid4"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sid w:val="009D28D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9D28D8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9D28D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rsid w:val="009D28D8"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9D28D8"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3"/>
      </w:numPr>
    </w:pPr>
  </w:style>
  <w:style w:type="numbering" w:customStyle="1" w:styleId="WWNum2">
    <w:name w:val="WWNum2"/>
    <w:basedOn w:val="NoList"/>
    <w:rsid w:val="00584AB8"/>
    <w:pPr>
      <w:numPr>
        <w:numId w:val="4"/>
      </w:numPr>
    </w:pPr>
  </w:style>
  <w:style w:type="character" w:styleId="Strong">
    <w:name w:val="Strong"/>
    <w:basedOn w:val="DefaultParagraphFont"/>
    <w:uiPriority w:val="22"/>
    <w:qFormat/>
    <w:rsid w:val="00602AF6"/>
    <w:rPr>
      <w:b/>
      <w:bCs/>
    </w:rPr>
  </w:style>
  <w:style w:type="table" w:customStyle="1" w:styleId="TableGrid10">
    <w:name w:val="Table Grid1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760EF1"/>
    <w:rPr>
      <w:rFonts w:ascii="Aptos" w:eastAsia="Aptos" w:hAnsi="Aptos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ccupationalProfilePanel">
    <w:name w:val="Occupational Profile Panel"/>
    <w:basedOn w:val="Normal"/>
    <w:rsid w:val="00FE616F"/>
    <w:pPr>
      <w:spacing w:before="240" w:after="360" w:line="276" w:lineRule="auto"/>
    </w:pPr>
    <w:rPr>
      <w:b/>
      <w:bCs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A5A24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7A5A24"/>
    <w:rPr>
      <w:sz w:val="24"/>
    </w:rPr>
  </w:style>
  <w:style w:type="paragraph" w:customStyle="1" w:styleId="Standard">
    <w:name w:val="Standard"/>
    <w:rsid w:val="0058715B"/>
    <w:pPr>
      <w:suppressAutoHyphens/>
      <w:autoSpaceDN w:val="0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1018-1811-4B64-91B8-87852527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1653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Saima Asghar</cp:lastModifiedBy>
  <cp:revision>20</cp:revision>
  <cp:lastPrinted>2025-05-07T05:18:00Z</cp:lastPrinted>
  <dcterms:created xsi:type="dcterms:W3CDTF">2026-01-28T09:10:00Z</dcterms:created>
  <dcterms:modified xsi:type="dcterms:W3CDTF">2026-02-03T06:12:00Z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